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3C7BFB">
      <w:pPr>
        <w:pStyle w:val="Direction"/>
        <w:spacing w:line="240" w:lineRule="auto"/>
        <w:jc w:val="left"/>
        <w:rPr>
          <w:sz w:val="22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proofErr w:type="gramStart"/>
      <w:r>
        <w:rPr>
          <w:sz w:val="22"/>
          <w:lang w:eastAsia="en-US"/>
        </w:rPr>
        <w:t>pour</w:t>
      </w:r>
      <w:proofErr w:type="gramEnd"/>
      <w:r>
        <w:rPr>
          <w:sz w:val="22"/>
          <w:lang w:eastAsia="en-US"/>
        </w:rPr>
        <w:t xml:space="preserve"> l’administration</w:t>
      </w:r>
    </w:p>
    <w:p w14:paraId="28AE5E85" w14:textId="77777777" w:rsidR="00BE1B99" w:rsidRDefault="00BE1B99" w:rsidP="003C7BFB">
      <w:pPr>
        <w:rPr>
          <w:lang w:eastAsia="en-US"/>
        </w:rPr>
      </w:pPr>
    </w:p>
    <w:p w14:paraId="446CD44E" w14:textId="77777777" w:rsidR="00BE1B99" w:rsidRDefault="00BE1B99" w:rsidP="003C7BFB">
      <w:pPr>
        <w:rPr>
          <w:sz w:val="20"/>
        </w:rPr>
      </w:pPr>
    </w:p>
    <w:p w14:paraId="1E1992D3" w14:textId="77777777" w:rsidR="00BE1B99" w:rsidRDefault="00BE1B99" w:rsidP="003C7BFB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3C7BFB"/>
    <w:p w14:paraId="56D6D910" w14:textId="72C87E21" w:rsidR="001239ED" w:rsidRPr="003B51DD" w:rsidRDefault="001239ED" w:rsidP="003C7B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3C7B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2CB142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14:paraId="684A9F27" w14:textId="0660D190" w:rsidR="00F74509" w:rsidRPr="003B51DD" w:rsidRDefault="00F74509" w:rsidP="003C7BFB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196B36" w:rsidR="005A3EE8" w:rsidRDefault="005A3EE8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i/>
          <w:sz w:val="20"/>
        </w:rPr>
        <w:t xml:space="preserve">MARCHE PUBLIC DE </w:t>
      </w:r>
      <w:r w:rsidR="00931751">
        <w:rPr>
          <w:rFonts w:ascii="Arial" w:hAnsi="Arial" w:cs="Arial"/>
          <w:i/>
          <w:sz w:val="20"/>
        </w:rPr>
        <w:t>PRESTATION INTELLECTUELLE</w:t>
      </w:r>
    </w:p>
    <w:p w14:paraId="3132E044" w14:textId="77777777" w:rsidR="003C7BFB" w:rsidRPr="003B51DD" w:rsidRDefault="003C7BFB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3B51DD" w:rsidRDefault="00AC45D2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6ADEEDA7" w14:textId="77777777" w:rsidR="00332485" w:rsidRPr="003B51DD" w:rsidRDefault="00411AB7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017062B3" w14:textId="305143D6" w:rsidR="001239ED" w:rsidRPr="003B51DD" w:rsidRDefault="00914F26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proofErr w:type="gramStart"/>
      <w:r w:rsidRPr="003B51DD">
        <w:rPr>
          <w:rFonts w:ascii="Arial" w:hAnsi="Arial" w:cs="Arial"/>
          <w:b/>
          <w:sz w:val="28"/>
        </w:rPr>
        <w:t>et</w:t>
      </w:r>
      <w:proofErr w:type="gramEnd"/>
      <w:r w:rsidRPr="003B51DD">
        <w:rPr>
          <w:rFonts w:ascii="Arial" w:hAnsi="Arial" w:cs="Arial"/>
          <w:b/>
          <w:sz w:val="28"/>
        </w:rPr>
        <w:t xml:space="preserve"> </w:t>
      </w:r>
    </w:p>
    <w:p w14:paraId="4F871E2E" w14:textId="7F1FC1DB" w:rsidR="00411AB7" w:rsidRPr="003B51DD" w:rsidRDefault="00411AB7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C</w:t>
      </w:r>
      <w:r w:rsidR="00AC45D2" w:rsidRPr="003B51DD">
        <w:rPr>
          <w:rFonts w:ascii="Arial" w:hAnsi="Arial" w:cs="Arial"/>
          <w:b/>
          <w:sz w:val="28"/>
        </w:rPr>
        <w:t>ONDITIONS GENERALES D’ACHATS</w:t>
      </w:r>
    </w:p>
    <w:p w14:paraId="0D9DAA8C" w14:textId="77777777" w:rsidR="001239ED" w:rsidRPr="003B51DD" w:rsidRDefault="001239ED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3C7BFB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3C7BFB">
      <w:pPr>
        <w:rPr>
          <w:rFonts w:ascii="Arial" w:hAnsi="Arial" w:cs="Arial"/>
          <w:b/>
          <w:sz w:val="20"/>
        </w:rPr>
      </w:pPr>
    </w:p>
    <w:p w14:paraId="2C73201C" w14:textId="77777777" w:rsidR="00294DE4" w:rsidRPr="003B51DD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5CB35C89" w:rsidR="00294DE4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2D451D">
        <w:rPr>
          <w:rFonts w:ascii="Arial" w:hAnsi="Arial" w:cs="Arial"/>
          <w:b/>
          <w:sz w:val="28"/>
          <w:szCs w:val="28"/>
        </w:rPr>
        <w:t>Marché n°202</w:t>
      </w:r>
      <w:r w:rsidR="00B85E9F">
        <w:rPr>
          <w:rFonts w:ascii="Arial" w:hAnsi="Arial" w:cs="Arial"/>
          <w:b/>
          <w:sz w:val="28"/>
          <w:szCs w:val="28"/>
        </w:rPr>
        <w:t>6</w:t>
      </w:r>
      <w:r w:rsidR="002D451D">
        <w:rPr>
          <w:rFonts w:ascii="Arial" w:hAnsi="Arial" w:cs="Arial"/>
          <w:b/>
          <w:sz w:val="28"/>
          <w:szCs w:val="28"/>
        </w:rPr>
        <w:t xml:space="preserve"> </w:t>
      </w:r>
      <w:r w:rsidRPr="002D451D">
        <w:rPr>
          <w:rFonts w:ascii="Arial" w:hAnsi="Arial" w:cs="Arial"/>
          <w:b/>
          <w:sz w:val="28"/>
          <w:szCs w:val="28"/>
        </w:rPr>
        <w:t>BST</w:t>
      </w:r>
      <w:r w:rsidR="002D451D">
        <w:rPr>
          <w:rFonts w:ascii="Arial" w:hAnsi="Arial" w:cs="Arial"/>
          <w:b/>
          <w:sz w:val="28"/>
          <w:szCs w:val="28"/>
        </w:rPr>
        <w:t xml:space="preserve">MPI </w:t>
      </w:r>
      <w:r w:rsidR="008C354B">
        <w:rPr>
          <w:rFonts w:ascii="Arial" w:hAnsi="Arial" w:cs="Arial"/>
          <w:b/>
          <w:sz w:val="28"/>
          <w:szCs w:val="28"/>
        </w:rPr>
        <w:t>9282</w:t>
      </w:r>
      <w:r w:rsidRPr="00B25A6D">
        <w:rPr>
          <w:rFonts w:ascii="Arial" w:hAnsi="Arial" w:cs="Arial"/>
          <w:b/>
          <w:color w:val="00B050"/>
          <w:sz w:val="28"/>
          <w:szCs w:val="28"/>
        </w:rPr>
        <w:t xml:space="preserve"> </w:t>
      </w:r>
    </w:p>
    <w:p w14:paraId="67F1EE93" w14:textId="77777777" w:rsidR="006F1D4F" w:rsidRPr="00B25A6D" w:rsidRDefault="006F1D4F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  <w:bookmarkStart w:id="0" w:name="_GoBack"/>
      <w:bookmarkEnd w:id="0"/>
    </w:p>
    <w:p w14:paraId="420DCA9D" w14:textId="10DF4E83" w:rsidR="006F1D4F" w:rsidRDefault="006F1D4F" w:rsidP="006F1D4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 w:rsidRPr="00B85E9F">
        <w:rPr>
          <w:rFonts w:ascii="Arial" w:hAnsi="Arial" w:cs="Arial"/>
          <w:sz w:val="28"/>
          <w:szCs w:val="28"/>
        </w:rPr>
        <w:t>Mission de coordination SPS de 2</w:t>
      </w:r>
      <w:r w:rsidRPr="00B85E9F">
        <w:rPr>
          <w:rFonts w:ascii="Arial" w:hAnsi="Arial" w:cs="Arial"/>
          <w:sz w:val="28"/>
          <w:szCs w:val="28"/>
          <w:vertAlign w:val="superscript"/>
        </w:rPr>
        <w:t>ème</w:t>
      </w:r>
      <w:r w:rsidRPr="00B85E9F">
        <w:rPr>
          <w:rFonts w:ascii="Arial" w:hAnsi="Arial" w:cs="Arial"/>
          <w:sz w:val="28"/>
          <w:szCs w:val="28"/>
        </w:rPr>
        <w:t xml:space="preserve"> catégorie</w:t>
      </w:r>
    </w:p>
    <w:p w14:paraId="61D3B375" w14:textId="77777777" w:rsidR="006F1D4F" w:rsidRPr="00B85E9F" w:rsidRDefault="006F1D4F" w:rsidP="006F1D4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</w:p>
    <w:p w14:paraId="47B9204B" w14:textId="36136828" w:rsidR="00294DE4" w:rsidRPr="00B85E9F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 w:rsidRPr="00B25A6D">
        <w:rPr>
          <w:rFonts w:ascii="Arial" w:hAnsi="Arial" w:cs="Arial"/>
          <w:b/>
          <w:sz w:val="28"/>
          <w:szCs w:val="28"/>
        </w:rPr>
        <w:t xml:space="preserve"> </w:t>
      </w:r>
      <w:r w:rsidR="002D451D" w:rsidRPr="00B85E9F">
        <w:rPr>
          <w:rFonts w:ascii="Arial" w:hAnsi="Arial" w:cs="Arial"/>
          <w:sz w:val="28"/>
          <w:szCs w:val="28"/>
        </w:rPr>
        <w:t>Base navale de Brest (29)</w:t>
      </w:r>
    </w:p>
    <w:p w14:paraId="218F8CE4" w14:textId="1D73D604" w:rsidR="002D451D" w:rsidRPr="00B85E9F" w:rsidRDefault="000133A5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 w:rsidRPr="00B85E9F">
        <w:rPr>
          <w:rFonts w:ascii="Arial" w:hAnsi="Arial" w:cs="Arial"/>
          <w:sz w:val="28"/>
          <w:szCs w:val="28"/>
        </w:rPr>
        <w:t>Remise à niveau de la grue n°46</w:t>
      </w:r>
    </w:p>
    <w:p w14:paraId="087022CC" w14:textId="77777777" w:rsidR="000B3232" w:rsidRPr="003B51DD" w:rsidRDefault="000B3232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3B51DD" w:rsidRDefault="00D850FE" w:rsidP="003C7BFB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Marché à procédure adaptée (MAPA)</w:t>
      </w:r>
    </w:p>
    <w:p w14:paraId="3CC08817" w14:textId="32B58224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3B51DD">
        <w:rPr>
          <w:rFonts w:ascii="Arial" w:hAnsi="Arial" w:cs="Arial"/>
          <w:sz w:val="20"/>
        </w:rPr>
        <w:t>en</w:t>
      </w:r>
      <w:proofErr w:type="gramEnd"/>
      <w:r w:rsidRPr="003B51DD">
        <w:rPr>
          <w:rFonts w:ascii="Arial" w:hAnsi="Arial" w:cs="Arial"/>
          <w:sz w:val="20"/>
        </w:rPr>
        <w:t xml:space="preserve"> application de </w:t>
      </w:r>
      <w:r w:rsidRPr="002D451D">
        <w:rPr>
          <w:rFonts w:ascii="Arial" w:hAnsi="Arial" w:cs="Arial"/>
          <w:sz w:val="20"/>
        </w:rPr>
        <w:t xml:space="preserve">l’article R.2123-1 à R.2123-6 du </w:t>
      </w:r>
      <w:r w:rsidRPr="003B51DD">
        <w:rPr>
          <w:rFonts w:ascii="Arial" w:hAnsi="Arial" w:cs="Arial"/>
          <w:sz w:val="20"/>
        </w:rPr>
        <w:t>code de la commande publique</w:t>
      </w:r>
    </w:p>
    <w:p w14:paraId="66E5D923" w14:textId="77777777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  <w:r w:rsidR="00A76DE2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3C7BFB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4C9C6DF4" w:rsidR="00327E28" w:rsidRPr="003B51DD" w:rsidRDefault="00327E28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</w:p>
    <w:p w14:paraId="39D3DE18" w14:textId="1C789426" w:rsidR="002A2D77" w:rsidRPr="003B51DD" w:rsidRDefault="000155F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2121FCFC" w14:textId="77777777" w:rsidR="003C7BFB" w:rsidRDefault="003C7BFB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</w:p>
    <w:p w14:paraId="6056A802" w14:textId="76440603" w:rsidR="003C7BFB" w:rsidRDefault="000155F4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Cet Acte d’Engagement correspond </w:t>
      </w:r>
      <w:r w:rsidR="00B85E9F">
        <w:rPr>
          <w:rFonts w:ascii="Arial" w:hAnsi="Arial" w:cs="Arial"/>
          <w:sz w:val="20"/>
        </w:rPr>
        <w:t>à une mission de coordination en matière de sécurité et de protection de la santé des travailleurs de 2</w:t>
      </w:r>
      <w:r w:rsidR="00B85E9F" w:rsidRPr="002D451D">
        <w:rPr>
          <w:rFonts w:ascii="Arial" w:hAnsi="Arial" w:cs="Arial"/>
          <w:sz w:val="20"/>
          <w:vertAlign w:val="superscript"/>
        </w:rPr>
        <w:t>ème</w:t>
      </w:r>
      <w:r w:rsidR="00B85E9F">
        <w:rPr>
          <w:rFonts w:ascii="Arial" w:hAnsi="Arial" w:cs="Arial"/>
          <w:sz w:val="20"/>
        </w:rPr>
        <w:t xml:space="preserve"> catégorie, dans le cadre de la remise à niveau de la grue </w:t>
      </w:r>
      <w:r w:rsidR="007B05A1">
        <w:rPr>
          <w:rFonts w:ascii="Arial" w:hAnsi="Arial" w:cs="Arial"/>
          <w:sz w:val="20"/>
        </w:rPr>
        <w:t>n°</w:t>
      </w:r>
      <w:r w:rsidR="00B85E9F">
        <w:rPr>
          <w:rFonts w:ascii="Arial" w:hAnsi="Arial" w:cs="Arial"/>
          <w:sz w:val="20"/>
        </w:rPr>
        <w:t>46 de la base navale de Brest (29).</w:t>
      </w:r>
    </w:p>
    <w:p w14:paraId="1DBFB10E" w14:textId="77777777" w:rsidR="00B85E9F" w:rsidRPr="003B51DD" w:rsidRDefault="00B85E9F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3B51DD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290EEE46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C988D89" w14:textId="4560AE63" w:rsidR="00F94CBA" w:rsidRPr="003B51DD" w:rsidRDefault="00F94CB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75023812" w14:textId="77777777" w:rsidR="003C7BFB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5DBDF803" w:rsidR="00FC1225" w:rsidRDefault="00FC1225" w:rsidP="003C7BFB">
      <w:pPr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à </w:t>
      </w:r>
      <w:r w:rsidRPr="003B51DD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>
        <w:rPr>
          <w:rFonts w:ascii="Arial" w:hAnsi="Arial" w:cs="Arial"/>
          <w:color w:val="0070C0"/>
          <w:sz w:val="20"/>
          <w:lang w:eastAsia="zh-CN"/>
        </w:rPr>
        <w:t>.1</w:t>
      </w:r>
      <w:r w:rsidRPr="003B51DD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>
        <w:rPr>
          <w:rFonts w:ascii="Arial" w:hAnsi="Arial" w:cs="Arial"/>
          <w:color w:val="0070C0"/>
          <w:sz w:val="20"/>
          <w:lang w:eastAsia="zh-CN"/>
        </w:rPr>
        <w:t>PI</w:t>
      </w:r>
      <w:r w:rsidRPr="003B51DD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5BE08419" w14:textId="77777777" w:rsidR="003C7BFB" w:rsidRPr="003B51DD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3B51DD" w:rsidRDefault="009B2F53" w:rsidP="003C7BFB">
      <w:pPr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51029B49" w14:textId="77777777" w:rsidR="003C7BFB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5F5813F6" w:rsidR="00006FED" w:rsidRPr="003B51DD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5615D599" w:rsidR="00E07049" w:rsidRPr="003C7BFB" w:rsidRDefault="00FC1225" w:rsidP="003C7BFB">
      <w:pPr>
        <w:pStyle w:val="Paragraphedeliste"/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>L’Acte d’</w:t>
      </w:r>
      <w:r w:rsidR="0056472D" w:rsidRPr="003C7BFB">
        <w:rPr>
          <w:rFonts w:ascii="Arial" w:hAnsi="Arial" w:cs="Arial"/>
          <w:sz w:val="20"/>
        </w:rPr>
        <w:t>E</w:t>
      </w:r>
      <w:r w:rsidRPr="003C7BFB">
        <w:rPr>
          <w:rFonts w:ascii="Arial" w:hAnsi="Arial" w:cs="Arial"/>
          <w:sz w:val="20"/>
        </w:rPr>
        <w:t xml:space="preserve">ngagement </w:t>
      </w:r>
      <w:r w:rsidR="0056472D" w:rsidRPr="003C7BFB">
        <w:rPr>
          <w:rFonts w:ascii="Arial" w:hAnsi="Arial" w:cs="Arial"/>
          <w:sz w:val="20"/>
        </w:rPr>
        <w:t xml:space="preserve">(AE) </w:t>
      </w:r>
      <w:r w:rsidRPr="003C7BFB">
        <w:rPr>
          <w:rFonts w:ascii="Arial" w:hAnsi="Arial" w:cs="Arial"/>
          <w:sz w:val="20"/>
        </w:rPr>
        <w:t>et ses annexes</w:t>
      </w:r>
      <w:r w:rsidR="00EE6124" w:rsidRPr="003C7BFB">
        <w:rPr>
          <w:rFonts w:ascii="Arial" w:hAnsi="Arial" w:cs="Arial"/>
          <w:sz w:val="20"/>
        </w:rPr>
        <w:t xml:space="preserve"> </w:t>
      </w:r>
      <w:r w:rsidR="003B51DD" w:rsidRPr="003C7BFB">
        <w:rPr>
          <w:rFonts w:ascii="Arial" w:hAnsi="Arial" w:cs="Arial"/>
          <w:sz w:val="20"/>
        </w:rPr>
        <w:t>:</w:t>
      </w:r>
      <w:r w:rsidR="00E07049" w:rsidRPr="003C7BFB">
        <w:rPr>
          <w:rFonts w:ascii="Arial" w:hAnsi="Arial" w:cs="Arial"/>
          <w:sz w:val="20"/>
        </w:rPr>
        <w:t xml:space="preserve"> </w:t>
      </w:r>
    </w:p>
    <w:p w14:paraId="458DDFB4" w14:textId="3E3467CF" w:rsidR="00B85E9F" w:rsidRDefault="00B85E9F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RIB</w:t>
      </w:r>
      <w:r w:rsidR="007B05A1">
        <w:rPr>
          <w:rFonts w:ascii="Arial" w:hAnsi="Arial" w:cs="Arial"/>
          <w:iCs/>
          <w:sz w:val="20"/>
        </w:rPr>
        <w:t> ;</w:t>
      </w:r>
    </w:p>
    <w:p w14:paraId="0D325BEE" w14:textId="29EE3AC0" w:rsidR="00444996" w:rsidRPr="003C7BFB" w:rsidRDefault="003C7BFB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</w:t>
      </w:r>
      <w:r w:rsidR="00444996" w:rsidRPr="003C7BFB">
        <w:rPr>
          <w:rFonts w:ascii="Arial" w:hAnsi="Arial" w:cs="Arial"/>
          <w:iCs/>
          <w:sz w:val="20"/>
        </w:rPr>
        <w:t>esponsable physique de la mission</w:t>
      </w:r>
      <w:r w:rsidR="007B05A1">
        <w:rPr>
          <w:rFonts w:ascii="Arial" w:hAnsi="Arial" w:cs="Arial"/>
          <w:iCs/>
          <w:sz w:val="20"/>
        </w:rPr>
        <w:t> ;</w:t>
      </w:r>
      <w:r w:rsidR="00444996" w:rsidRPr="003C7BFB">
        <w:rPr>
          <w:rFonts w:ascii="Arial" w:hAnsi="Arial" w:cs="Arial"/>
          <w:iCs/>
          <w:sz w:val="20"/>
        </w:rPr>
        <w:t xml:space="preserve"> </w:t>
      </w:r>
    </w:p>
    <w:p w14:paraId="045FF2F9" w14:textId="079CE8FA" w:rsidR="00E07049" w:rsidRPr="003C7BFB" w:rsidRDefault="002D451D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>Annexe financière</w:t>
      </w:r>
      <w:r w:rsidR="007B05A1">
        <w:rPr>
          <w:rFonts w:ascii="Arial" w:hAnsi="Arial" w:cs="Arial"/>
          <w:iCs/>
          <w:sz w:val="20"/>
        </w:rPr>
        <w:t>.</w:t>
      </w:r>
      <w:r w:rsidRPr="003C7BFB">
        <w:rPr>
          <w:rFonts w:ascii="Arial" w:hAnsi="Arial" w:cs="Arial"/>
          <w:iCs/>
          <w:sz w:val="20"/>
        </w:rPr>
        <w:t xml:space="preserve"> </w:t>
      </w:r>
    </w:p>
    <w:p w14:paraId="486A4220" w14:textId="0734234B" w:rsidR="008A376F" w:rsidRPr="003C7BFB" w:rsidRDefault="003B51DD" w:rsidP="003C7BFB">
      <w:pPr>
        <w:pStyle w:val="Paragraphedeliste"/>
        <w:numPr>
          <w:ilvl w:val="0"/>
          <w:numId w:val="14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 xml:space="preserve">Les </w:t>
      </w:r>
      <w:r w:rsidR="008A376F" w:rsidRPr="003C7BFB">
        <w:rPr>
          <w:rFonts w:ascii="Arial" w:hAnsi="Arial" w:cs="Arial"/>
          <w:sz w:val="20"/>
        </w:rPr>
        <w:t>C</w:t>
      </w:r>
      <w:r w:rsidR="00684EDF" w:rsidRPr="003C7BFB">
        <w:rPr>
          <w:rFonts w:ascii="Arial" w:hAnsi="Arial" w:cs="Arial"/>
          <w:sz w:val="20"/>
        </w:rPr>
        <w:t>onditions Générales d’Achat</w:t>
      </w:r>
      <w:r w:rsidR="00E96528" w:rsidRPr="003C7BFB">
        <w:rPr>
          <w:rFonts w:ascii="Arial" w:hAnsi="Arial" w:cs="Arial"/>
          <w:sz w:val="20"/>
        </w:rPr>
        <w:t>s</w:t>
      </w:r>
      <w:r w:rsidR="00684EDF" w:rsidRPr="003C7BFB">
        <w:rPr>
          <w:rFonts w:ascii="Arial" w:hAnsi="Arial" w:cs="Arial"/>
          <w:sz w:val="20"/>
        </w:rPr>
        <w:t xml:space="preserve"> (</w:t>
      </w:r>
      <w:proofErr w:type="spellStart"/>
      <w:r w:rsidR="00684EDF" w:rsidRPr="003C7BFB">
        <w:rPr>
          <w:rFonts w:ascii="Arial" w:hAnsi="Arial" w:cs="Arial"/>
          <w:sz w:val="20"/>
        </w:rPr>
        <w:t>CGA</w:t>
      </w:r>
      <w:r w:rsidR="00C6638F" w:rsidRPr="003C7BFB">
        <w:rPr>
          <w:rFonts w:ascii="Arial" w:hAnsi="Arial" w:cs="Arial"/>
          <w:sz w:val="20"/>
        </w:rPr>
        <w:t>chat</w:t>
      </w:r>
      <w:r w:rsidR="001B1C00" w:rsidRPr="003C7BFB">
        <w:rPr>
          <w:rFonts w:ascii="Arial" w:hAnsi="Arial" w:cs="Arial"/>
          <w:sz w:val="20"/>
        </w:rPr>
        <w:t>s</w:t>
      </w:r>
      <w:proofErr w:type="spellEnd"/>
      <w:r w:rsidR="00684EDF" w:rsidRPr="003C7BFB">
        <w:rPr>
          <w:rFonts w:ascii="Arial" w:hAnsi="Arial" w:cs="Arial"/>
          <w:sz w:val="20"/>
        </w:rPr>
        <w:t>)</w:t>
      </w:r>
      <w:r w:rsidRPr="003C7BFB">
        <w:rPr>
          <w:rFonts w:ascii="Arial" w:hAnsi="Arial" w:cs="Arial"/>
          <w:sz w:val="20"/>
        </w:rPr>
        <w:t xml:space="preserve"> annexées à l’AE</w:t>
      </w:r>
      <w:r w:rsidR="00684EDF" w:rsidRPr="003C7BFB">
        <w:rPr>
          <w:rFonts w:ascii="Arial" w:hAnsi="Arial" w:cs="Arial"/>
          <w:sz w:val="20"/>
        </w:rPr>
        <w:t xml:space="preserve"> </w:t>
      </w:r>
      <w:r w:rsidR="0056472D" w:rsidRPr="003C7BFB">
        <w:rPr>
          <w:rFonts w:ascii="Arial" w:hAnsi="Arial" w:cs="Arial"/>
          <w:sz w:val="20"/>
        </w:rPr>
        <w:t xml:space="preserve">et </w:t>
      </w:r>
      <w:r w:rsidR="00FC1225" w:rsidRPr="003C7BFB">
        <w:rPr>
          <w:rFonts w:ascii="Arial" w:hAnsi="Arial" w:cs="Arial"/>
          <w:sz w:val="20"/>
        </w:rPr>
        <w:t xml:space="preserve">applicables aux marchés de </w:t>
      </w:r>
      <w:r w:rsidR="008F2848" w:rsidRPr="003C7BFB">
        <w:rPr>
          <w:rFonts w:ascii="Arial" w:hAnsi="Arial" w:cs="Arial"/>
          <w:sz w:val="20"/>
        </w:rPr>
        <w:t xml:space="preserve">Prestations Intellectuelles (PI) </w:t>
      </w:r>
    </w:p>
    <w:p w14:paraId="3556B92B" w14:textId="2FEBA9D3" w:rsidR="00390BD9" w:rsidRPr="003C7BFB" w:rsidRDefault="00390BD9" w:rsidP="003C7BFB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>Le cahier des clauses particulières (CCP) et ses éventuelles annexes</w:t>
      </w:r>
    </w:p>
    <w:p w14:paraId="5C9A21F5" w14:textId="77777777" w:rsidR="003C7BFB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5998F920" w:rsidR="00006FED" w:rsidRPr="003B51DD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FB677F4" w14:textId="27F0E4E6" w:rsidR="002A2D77" w:rsidRPr="003C7BFB" w:rsidRDefault="002A2D77" w:rsidP="003C7BFB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 xml:space="preserve">CCAG </w:t>
      </w:r>
      <w:r w:rsidR="00931751" w:rsidRPr="003C7BFB">
        <w:rPr>
          <w:rFonts w:ascii="Arial" w:hAnsi="Arial" w:cs="Arial"/>
          <w:iCs/>
          <w:sz w:val="20"/>
        </w:rPr>
        <w:t>Prestations intellectuelles</w:t>
      </w:r>
      <w:r w:rsidR="00C35BEB" w:rsidRPr="003C7BFB">
        <w:rPr>
          <w:rFonts w:ascii="Arial" w:hAnsi="Arial" w:cs="Arial"/>
          <w:iCs/>
          <w:sz w:val="20"/>
        </w:rPr>
        <w:t xml:space="preserve"> </w:t>
      </w:r>
      <w:r w:rsidR="00F94CBA" w:rsidRPr="003C7BFB">
        <w:rPr>
          <w:rFonts w:ascii="Arial" w:hAnsi="Arial" w:cs="Arial"/>
          <w:iCs/>
          <w:sz w:val="20"/>
        </w:rPr>
        <w:t>(approuvé par arrêté du 30 mars 2021)</w:t>
      </w:r>
    </w:p>
    <w:p w14:paraId="6F6C7833" w14:textId="2504D0D7" w:rsidR="000F7FA0" w:rsidRPr="001C1C68" w:rsidRDefault="00BB7E95" w:rsidP="003C7BFB">
      <w:pPr>
        <w:pStyle w:val="Tiret"/>
        <w:numPr>
          <w:ilvl w:val="0"/>
          <w:numId w:val="15"/>
        </w:numPr>
        <w:tabs>
          <w:tab w:val="left" w:pos="1418"/>
        </w:tabs>
        <w:spacing w:after="0"/>
        <w:rPr>
          <w:rFonts w:cs="Arial"/>
          <w:iCs/>
        </w:rPr>
      </w:pPr>
      <w:r w:rsidRPr="001C1C68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1C1C68">
        <w:rPr>
          <w:rFonts w:cs="Arial"/>
          <w:iCs/>
        </w:rPr>
        <w:t xml:space="preserve"> </w:t>
      </w:r>
      <w:r w:rsidR="007B05A1">
        <w:rPr>
          <w:rFonts w:cs="Arial"/>
          <w:iCs/>
        </w:rPr>
        <w:t>dans un organisme du ministère</w:t>
      </w:r>
    </w:p>
    <w:p w14:paraId="3698911B" w14:textId="475B6153" w:rsidR="008C354B" w:rsidRPr="004245E6" w:rsidRDefault="008C354B" w:rsidP="008C354B">
      <w:pPr>
        <w:pStyle w:val="Tiret"/>
        <w:numPr>
          <w:ilvl w:val="0"/>
          <w:numId w:val="15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</w:t>
      </w:r>
      <w:r w:rsidR="007B05A1">
        <w:rPr>
          <w:rFonts w:cs="Arial"/>
          <w:iCs/>
        </w:rPr>
        <w:t>,</w:t>
      </w:r>
      <w:r w:rsidRPr="004245E6">
        <w:rPr>
          <w:rFonts w:cs="Arial"/>
          <w:iCs/>
        </w:rPr>
        <w:t xml:space="preserve"> approuvée par l’arrêté du 9 août 2021 et l’instruction ministérielle n°900 sur la protection du secret et des informations DR et sensibles appro</w:t>
      </w:r>
      <w:r w:rsidR="007B05A1">
        <w:rPr>
          <w:rFonts w:cs="Arial"/>
          <w:iCs/>
        </w:rPr>
        <w:t>uvée par arrêté du 27 août 2025</w:t>
      </w:r>
    </w:p>
    <w:p w14:paraId="785CA14B" w14:textId="77777777" w:rsidR="003C7BFB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25A004DD" w:rsidR="002A2D77" w:rsidRDefault="007B05A1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E</w:t>
      </w:r>
      <w:r w:rsidR="002A2D77" w:rsidRPr="003B51DD">
        <w:rPr>
          <w:rFonts w:ascii="Arial" w:hAnsi="Arial" w:cs="Arial"/>
          <w:b/>
          <w:sz w:val="20"/>
        </w:rPr>
        <w:t>t conformément à leurs claus</w:t>
      </w:r>
      <w:r w:rsidR="005D0B2F" w:rsidRPr="003B51DD">
        <w:rPr>
          <w:rFonts w:ascii="Arial" w:hAnsi="Arial" w:cs="Arial"/>
          <w:b/>
          <w:sz w:val="20"/>
        </w:rPr>
        <w:t>es,</w:t>
      </w:r>
    </w:p>
    <w:p w14:paraId="7D347499" w14:textId="77777777" w:rsidR="003C7BFB" w:rsidRPr="003B51DD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DD4B5CE" w:rsidR="005D0B2F" w:rsidRDefault="005D0B2F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b/>
          <w:sz w:val="20"/>
          <w:lang w:eastAsia="zh-CN"/>
        </w:rPr>
      </w:r>
      <w:r w:rsidR="002B50B4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3B51DD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7B05A1">
        <w:rPr>
          <w:rFonts w:ascii="Arial" w:hAnsi="Arial" w:cs="Arial"/>
          <w:b/>
          <w:sz w:val="20"/>
          <w:lang w:eastAsia="zh-CN"/>
        </w:rPr>
        <w:t> </w:t>
      </w:r>
      <w:r w:rsidR="000B4CA3" w:rsidRPr="007B05A1">
        <w:rPr>
          <w:rFonts w:ascii="Arial" w:hAnsi="Arial" w:cs="Arial"/>
          <w:iCs/>
          <w:color w:val="0070C0"/>
          <w:sz w:val="20"/>
        </w:rPr>
        <w:t xml:space="preserve">: </w:t>
      </w:r>
    </w:p>
    <w:p w14:paraId="344F4D18" w14:textId="77777777" w:rsidR="003C7BFB" w:rsidRPr="003B51DD" w:rsidRDefault="003C7BFB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77FC3DC0" w:rsidR="005D0B2F" w:rsidRDefault="005D0B2F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18"/>
          <w:szCs w:val="18"/>
          <w:lang w:eastAsia="zh-CN"/>
        </w:rPr>
      </w:r>
      <w:r w:rsidR="002B50B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sz w:val="18"/>
          <w:szCs w:val="18"/>
          <w:lang w:eastAsia="zh-CN"/>
        </w:rPr>
        <w:t>s’engage</w:t>
      </w:r>
      <w:proofErr w:type="gramEnd"/>
      <w:r w:rsidRPr="003B51DD">
        <w:rPr>
          <w:rFonts w:ascii="Arial" w:hAnsi="Arial" w:cs="Arial"/>
          <w:sz w:val="18"/>
          <w:szCs w:val="18"/>
          <w:lang w:eastAsia="zh-CN"/>
        </w:rPr>
        <w:t xml:space="preserve"> sur la base de son o</w:t>
      </w:r>
      <w:r w:rsidR="003C7BFB">
        <w:rPr>
          <w:rFonts w:ascii="Arial" w:hAnsi="Arial" w:cs="Arial"/>
          <w:sz w:val="18"/>
          <w:szCs w:val="18"/>
          <w:lang w:eastAsia="zh-CN"/>
        </w:rPr>
        <w:t>ffre et pour son propre compte</w:t>
      </w:r>
    </w:p>
    <w:p w14:paraId="7673F11B" w14:textId="77777777" w:rsidR="003C7BFB" w:rsidRPr="003B51DD" w:rsidRDefault="003C7BFB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1CCF7BDD" w14:textId="2B6933C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ECF9B82" w14:textId="2B7749AF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8DBC57" w14:textId="708582DB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7F47F3" w14:textId="0E31396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AF7EFCC" w14:textId="77777777" w:rsidR="001C0D19" w:rsidRPr="003B51DD" w:rsidRDefault="001C0D19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04B739A2" w14:textId="10CF8700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42AAB23" w14:textId="66EEE0A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0E0FF2" w14:textId="4314C6A8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CB5B1BB" w14:textId="77777777" w:rsidR="003C7BFB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12019823" w14:textId="7B222A16" w:rsidR="005D0B2F" w:rsidRDefault="005D0B2F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18"/>
          <w:szCs w:val="18"/>
          <w:lang w:eastAsia="zh-CN"/>
        </w:rPr>
      </w:r>
      <w:r w:rsidR="002B50B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="003C7BFB">
        <w:rPr>
          <w:rFonts w:ascii="Arial" w:hAnsi="Arial" w:cs="Arial"/>
          <w:sz w:val="18"/>
          <w:szCs w:val="18"/>
          <w:lang w:eastAsia="zh-CN"/>
        </w:rPr>
        <w:t xml:space="preserve"> sur la base de son offre</w:t>
      </w:r>
    </w:p>
    <w:p w14:paraId="1CA01F51" w14:textId="77777777" w:rsidR="003C7BFB" w:rsidRPr="003B51DD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75758E7F" w14:textId="5E0A0DE5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E885C3" w14:textId="357103CD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8606BC6" w14:textId="4AF67B8C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6134DEB" w14:textId="5ADBA53C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DA0F2AE" w14:textId="77777777" w:rsidR="001C0D19" w:rsidRPr="003B51DD" w:rsidRDefault="001C0D19" w:rsidP="003C7BFB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28AF3E6" w14:textId="6EFB8DD1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7BB8D9B" w14:textId="7C40CB4A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C6134EB" w14:textId="65F69781" w:rsidR="001C0D19" w:rsidRPr="003C7BFB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01F2F8B" w14:textId="417F4ABB" w:rsidR="003C7BFB" w:rsidRDefault="003C7BFB" w:rsidP="003C7BFB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br w:type="page"/>
      </w:r>
    </w:p>
    <w:p w14:paraId="4B62B0FD" w14:textId="77777777" w:rsidR="003C7BFB" w:rsidRPr="003B51DD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E3F84E8" w14:textId="4C0DD6F1" w:rsidR="005D0B2F" w:rsidRPr="00EB2997" w:rsidRDefault="005D0B2F" w:rsidP="003C7BFB">
      <w:pPr>
        <w:pStyle w:val="Paragraphedeliste"/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b/>
          <w:sz w:val="20"/>
          <w:lang w:eastAsia="zh-CN"/>
        </w:rPr>
      </w:r>
      <w:r w:rsidR="002B50B4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="007B05A1">
        <w:rPr>
          <w:rFonts w:ascii="Arial" w:hAnsi="Arial" w:cs="Arial"/>
          <w:b/>
          <w:sz w:val="20"/>
          <w:lang w:eastAsia="zh-CN"/>
        </w:rPr>
        <w:t>l</w:t>
      </w:r>
      <w:r w:rsidRPr="00EB2997">
        <w:rPr>
          <w:rFonts w:ascii="Arial" w:hAnsi="Arial" w:cs="Arial"/>
          <w:b/>
          <w:sz w:val="20"/>
          <w:u w:val="single"/>
          <w:lang w:eastAsia="zh-CN"/>
        </w:rPr>
        <w:t>’ensemble</w:t>
      </w:r>
      <w:proofErr w:type="gramEnd"/>
      <w:r w:rsidRPr="00EB2997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5710125F" w14:textId="77777777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</w:p>
    <w:p w14:paraId="140218CD" w14:textId="7C8E30E8" w:rsidR="00E84036" w:rsidRDefault="00E84036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</w:p>
    <w:p w14:paraId="1A3DA52A" w14:textId="77777777" w:rsidR="003C7BFB" w:rsidRPr="003B51DD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2F7E1A0F" w14:textId="3449D2AA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3BA8406" w14:textId="65B52F41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5679419" w14:textId="07A38DA7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A96C95" w14:textId="2590FDAB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B76060" w14:textId="77777777" w:rsidR="00E84036" w:rsidRPr="003B51DD" w:rsidRDefault="00E84036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44F93152" w14:textId="1ECCF158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="001C0D19"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D5BEB7" w14:textId="74F62FD8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7B00023" w14:textId="2793FA8A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38D8A49" w14:textId="77777777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</w:p>
    <w:p w14:paraId="7A376E33" w14:textId="4438CDBA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u w:val="single"/>
          <w:lang w:eastAsia="zh-CN"/>
        </w:rPr>
        <w:t>2</w:t>
      </w:r>
      <w:r w:rsidRPr="003C7BFB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ème</w:t>
      </w:r>
      <w:r>
        <w:rPr>
          <w:rFonts w:ascii="Arial" w:hAnsi="Arial" w:cs="Arial"/>
          <w:sz w:val="18"/>
          <w:szCs w:val="18"/>
          <w:u w:val="single"/>
          <w:lang w:eastAsia="zh-CN"/>
        </w:rPr>
        <w:t xml:space="preserve"> 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entreprise cotraitante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</w:t>
      </w:r>
    </w:p>
    <w:p w14:paraId="52392B4A" w14:textId="77777777" w:rsidR="003C7BFB" w:rsidRPr="003B51DD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57C61BCE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6259AA1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BAA08CD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520730B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8EA4D47" w14:textId="77777777" w:rsidR="003C7BFB" w:rsidRPr="003B51DD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FA3864B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F63BB7F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9E09725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320E33" w14:textId="3A3D348E" w:rsidR="00F67C2B" w:rsidRPr="003B51DD" w:rsidRDefault="00F67C2B" w:rsidP="003C7BFB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3B51DD" w:rsidRDefault="00B9117B" w:rsidP="003C7BFB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>A exécuter les prestations demandées :</w:t>
      </w:r>
      <w:r w:rsidR="003D3613" w:rsidRPr="003B51DD">
        <w:rPr>
          <w:rFonts w:ascii="Arial" w:hAnsi="Arial" w:cs="Arial"/>
          <w:b/>
        </w:rPr>
        <w:t xml:space="preserve"> </w:t>
      </w:r>
    </w:p>
    <w:p w14:paraId="2A5A2D59" w14:textId="77777777" w:rsidR="003C7BFB" w:rsidRDefault="003C7BFB" w:rsidP="003C7BFB">
      <w:pPr>
        <w:ind w:left="720" w:hanging="720"/>
        <w:rPr>
          <w:rFonts w:ascii="Arial" w:hAnsi="Arial" w:cs="Arial"/>
          <w:sz w:val="20"/>
        </w:rPr>
      </w:pPr>
    </w:p>
    <w:p w14:paraId="57C9122A" w14:textId="65DBF3FA" w:rsidR="00B9117B" w:rsidRDefault="009B2F53" w:rsidP="003C7BFB">
      <w:pPr>
        <w:ind w:left="720" w:hanging="720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 xml:space="preserve">Au prix </w:t>
      </w:r>
      <w:r w:rsidR="00CA7942" w:rsidRPr="003C7BFB">
        <w:rPr>
          <w:rFonts w:ascii="Arial" w:hAnsi="Arial" w:cs="Arial"/>
          <w:sz w:val="20"/>
        </w:rPr>
        <w:t xml:space="preserve">global et </w:t>
      </w:r>
      <w:r w:rsidRPr="003C7BFB">
        <w:rPr>
          <w:rFonts w:ascii="Arial" w:hAnsi="Arial" w:cs="Arial"/>
          <w:sz w:val="20"/>
        </w:rPr>
        <w:t>forfaitaire indiqué ci-dessous</w:t>
      </w:r>
      <w:r w:rsidR="00924357" w:rsidRPr="003C7BFB">
        <w:rPr>
          <w:rFonts w:ascii="Arial" w:hAnsi="Arial" w:cs="Arial"/>
          <w:sz w:val="20"/>
        </w:rPr>
        <w:t xml:space="preserve"> correspondant </w:t>
      </w:r>
      <w:r w:rsidR="00C16796" w:rsidRPr="003C7BFB">
        <w:rPr>
          <w:rFonts w:ascii="Arial" w:hAnsi="Arial" w:cs="Arial"/>
          <w:sz w:val="20"/>
        </w:rPr>
        <w:t>à l’annexe financière jointe :</w:t>
      </w:r>
      <w:r w:rsidRPr="003C7BFB">
        <w:rPr>
          <w:rFonts w:ascii="Arial" w:hAnsi="Arial" w:cs="Arial"/>
          <w:sz w:val="20"/>
        </w:rPr>
        <w:t xml:space="preserve"> </w:t>
      </w:r>
    </w:p>
    <w:p w14:paraId="422BB33C" w14:textId="77777777" w:rsidR="003C7BFB" w:rsidRPr="003C7BFB" w:rsidRDefault="003C7BFB" w:rsidP="003C7BFB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B9117B" w:rsidRPr="003B51DD" w14:paraId="4043756D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57CACC9E" w14:textId="2C0FAFB8" w:rsidR="00B9117B" w:rsidRPr="00A76DE2" w:rsidRDefault="00822E86" w:rsidP="003C7B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>Montant en € HT arrêté en chiffres à</w:t>
            </w:r>
          </w:p>
        </w:tc>
        <w:tc>
          <w:tcPr>
            <w:tcW w:w="2410" w:type="dxa"/>
          </w:tcPr>
          <w:p w14:paraId="1A18B0CD" w14:textId="77777777" w:rsidR="00B9117B" w:rsidRPr="00A76DE2" w:rsidRDefault="00B9117B" w:rsidP="003C7B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2997" w:rsidRPr="003B51DD" w14:paraId="054F0D5F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6D18E322" w14:textId="4D61EAFE" w:rsidR="00BB13F4" w:rsidRPr="00A76DE2" w:rsidRDefault="00BB13F4" w:rsidP="003C7B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>Montant de TVA (taux</w:t>
            </w:r>
            <w:r w:rsidR="003C7BFB">
              <w:rPr>
                <w:rFonts w:ascii="Arial" w:hAnsi="Arial" w:cs="Arial"/>
                <w:sz w:val="20"/>
                <w:szCs w:val="24"/>
              </w:rPr>
              <w:t> : 20 %)</w:t>
            </w:r>
          </w:p>
        </w:tc>
        <w:tc>
          <w:tcPr>
            <w:tcW w:w="2410" w:type="dxa"/>
          </w:tcPr>
          <w:p w14:paraId="6ECE8EF4" w14:textId="58005FA9" w:rsidR="00EB2997" w:rsidRPr="00A76DE2" w:rsidRDefault="00EB2997" w:rsidP="003C7B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9117B" w:rsidRPr="003B51DD" w14:paraId="2D4BD420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04C93691" w14:textId="3A2E1DE8" w:rsidR="00B9117B" w:rsidRPr="00A76DE2" w:rsidRDefault="00822E86" w:rsidP="003C7B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363F166B" w14:textId="77777777" w:rsidR="00B9117B" w:rsidRPr="00A76DE2" w:rsidRDefault="00B9117B" w:rsidP="003C7B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40F19523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4C6137B" w14:textId="308A33CA" w:rsidR="00572A24" w:rsidRDefault="00572A24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71F51711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1229F070" w14:textId="40ACE3FB" w:rsidR="00B90DBD" w:rsidRDefault="00DC0B9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: </w:t>
      </w:r>
      <w:r w:rsidR="00B90DBD" w:rsidRPr="003C7BFB">
        <w:rPr>
          <w:rFonts w:ascii="Arial" w:hAnsi="Arial" w:cs="Arial"/>
          <w:sz w:val="20"/>
        </w:rPr>
        <w:t xml:space="preserve">Prix forfaitaires </w:t>
      </w:r>
    </w:p>
    <w:p w14:paraId="43B2D945" w14:textId="77777777" w:rsidR="003C7BFB" w:rsidRP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</w:p>
    <w:p w14:paraId="77FE4696" w14:textId="13022A32" w:rsidR="004B22AC" w:rsidRPr="001C1C68" w:rsidRDefault="004B22A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1C1C68">
        <w:rPr>
          <w:rFonts w:ascii="Arial" w:hAnsi="Arial" w:cs="Arial"/>
          <w:b/>
          <w:szCs w:val="22"/>
          <w:lang w:eastAsia="zh-CN"/>
        </w:rPr>
        <w:t>B2.</w:t>
      </w:r>
      <w:r w:rsidR="004F21E9" w:rsidRPr="001C1C68">
        <w:rPr>
          <w:rFonts w:ascii="Arial" w:hAnsi="Arial" w:cs="Arial"/>
          <w:b/>
          <w:szCs w:val="22"/>
          <w:lang w:eastAsia="zh-CN"/>
        </w:rPr>
        <w:t>2</w:t>
      </w:r>
      <w:r w:rsidRPr="001C1C68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1FAC021E" w14:textId="77777777" w:rsidR="003C7BFB" w:rsidRDefault="003C7BFB" w:rsidP="003C7BFB">
      <w:pPr>
        <w:jc w:val="both"/>
        <w:rPr>
          <w:rFonts w:ascii="Arial" w:hAnsi="Arial" w:cs="Arial"/>
          <w:b/>
          <w:sz w:val="18"/>
        </w:rPr>
      </w:pPr>
    </w:p>
    <w:p w14:paraId="7A7BC141" w14:textId="01045E8D" w:rsidR="00F54A5A" w:rsidRPr="001C1C68" w:rsidRDefault="00F54A5A" w:rsidP="003C7BFB">
      <w:pPr>
        <w:jc w:val="both"/>
        <w:rPr>
          <w:rFonts w:ascii="Arial" w:hAnsi="Arial" w:cs="Arial"/>
        </w:rPr>
      </w:pPr>
      <w:r w:rsidRPr="001C1C68">
        <w:rPr>
          <w:rFonts w:ascii="Arial" w:hAnsi="Arial" w:cs="Arial"/>
          <w:b/>
          <w:sz w:val="18"/>
        </w:rPr>
        <w:t>L’Index/indice de référence I choisi</w:t>
      </w:r>
      <w:r w:rsidRPr="001C1C68">
        <w:rPr>
          <w:rFonts w:ascii="Arial" w:hAnsi="Arial" w:cs="Arial"/>
          <w:sz w:val="20"/>
        </w:rPr>
        <w:t xml:space="preserve"> en raison de sa structure pour l</w:t>
      </w:r>
      <w:r w:rsidR="00EB2997" w:rsidRPr="001C1C68">
        <w:rPr>
          <w:rFonts w:ascii="Arial" w:hAnsi="Arial" w:cs="Arial"/>
          <w:sz w:val="20"/>
        </w:rPr>
        <w:t>a variation</w:t>
      </w:r>
      <w:r w:rsidRPr="001C1C68">
        <w:rPr>
          <w:rFonts w:ascii="Arial" w:hAnsi="Arial" w:cs="Arial"/>
          <w:sz w:val="20"/>
        </w:rPr>
        <w:t xml:space="preserve"> des prix </w:t>
      </w:r>
      <w:r w:rsidRPr="003C7BFB">
        <w:rPr>
          <w:rFonts w:ascii="Arial" w:hAnsi="Arial" w:cs="Arial"/>
          <w:sz w:val="20"/>
        </w:rPr>
        <w:t xml:space="preserve">est le </w:t>
      </w:r>
      <w:r w:rsidR="00025D39" w:rsidRPr="003C7BFB">
        <w:rPr>
          <w:rFonts w:ascii="Arial" w:hAnsi="Arial" w:cs="Arial"/>
          <w:b/>
          <w:sz w:val="20"/>
        </w:rPr>
        <w:t>ING-2010</w:t>
      </w:r>
      <w:r w:rsidR="00025D39" w:rsidRPr="003C7BFB">
        <w:rPr>
          <w:rFonts w:ascii="Arial" w:hAnsi="Arial" w:cs="Arial"/>
          <w:b/>
        </w:rPr>
        <w:t xml:space="preserve"> </w:t>
      </w:r>
    </w:p>
    <w:p w14:paraId="0F238B96" w14:textId="77777777" w:rsidR="00B85E9F" w:rsidRPr="003C7BFB" w:rsidRDefault="00B85E9F" w:rsidP="00B85E9F">
      <w:pPr>
        <w:rPr>
          <w:rFonts w:ascii="Arial" w:hAnsi="Arial" w:cs="Arial"/>
          <w:sz w:val="14"/>
        </w:rPr>
      </w:pPr>
      <w:r w:rsidRPr="009D1D2E">
        <w:rPr>
          <w:rFonts w:ascii="Arial" w:hAnsi="Arial" w:cs="Arial"/>
          <w:sz w:val="20"/>
        </w:rPr>
        <w:t xml:space="preserve">Par dérogation à l’article 10.1.1. </w:t>
      </w:r>
      <w:proofErr w:type="gramStart"/>
      <w:r w:rsidRPr="009D1D2E">
        <w:rPr>
          <w:rFonts w:ascii="Arial" w:hAnsi="Arial" w:cs="Arial"/>
          <w:sz w:val="20"/>
        </w:rPr>
        <w:t>du</w:t>
      </w:r>
      <w:proofErr w:type="gramEnd"/>
      <w:r w:rsidRPr="009D1D2E">
        <w:rPr>
          <w:rFonts w:ascii="Arial" w:hAnsi="Arial" w:cs="Arial"/>
          <w:sz w:val="20"/>
        </w:rPr>
        <w:t xml:space="preserve"> CCAG-PI, les prix sont révisables.</w:t>
      </w:r>
    </w:p>
    <w:p w14:paraId="014BDE01" w14:textId="77777777" w:rsidR="002C136F" w:rsidRDefault="002C136F" w:rsidP="003C7BFB">
      <w:pPr>
        <w:rPr>
          <w:rFonts w:ascii="Arial" w:hAnsi="Arial" w:cs="Arial"/>
          <w:color w:val="FF0000"/>
          <w:sz w:val="14"/>
        </w:rPr>
      </w:pPr>
    </w:p>
    <w:p w14:paraId="6D20ED94" w14:textId="77777777" w:rsidR="00BB13F4" w:rsidRDefault="00BB13F4" w:rsidP="003C7BFB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>B2.3 Mois Zéro :</w:t>
      </w:r>
    </w:p>
    <w:p w14:paraId="47CDC30B" w14:textId="77777777" w:rsidR="003C7BFB" w:rsidRDefault="003C7BFB" w:rsidP="003C7BFB">
      <w:pPr>
        <w:jc w:val="both"/>
        <w:rPr>
          <w:rFonts w:ascii="Arial" w:hAnsi="Arial" w:cs="Arial"/>
          <w:sz w:val="18"/>
        </w:rPr>
      </w:pPr>
    </w:p>
    <w:p w14:paraId="23473117" w14:textId="32FD99EB" w:rsidR="00BB13F4" w:rsidRDefault="00BB13F4" w:rsidP="003C7BFB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</w:rPr>
        <w:t xml:space="preserve">Le mois Zéro (M0) </w:t>
      </w:r>
      <w:r>
        <w:rPr>
          <w:rFonts w:ascii="Arial" w:hAnsi="Arial" w:cs="Arial"/>
          <w:sz w:val="20"/>
        </w:rPr>
        <w:t xml:space="preserve">est le suivant : </w:t>
      </w:r>
      <w:r w:rsidR="007B05A1">
        <w:rPr>
          <w:rFonts w:ascii="Arial" w:hAnsi="Arial" w:cs="Arial"/>
          <w:b/>
          <w:sz w:val="20"/>
        </w:rPr>
        <w:t>M</w:t>
      </w:r>
      <w:r w:rsidR="008C354B">
        <w:rPr>
          <w:rFonts w:ascii="Arial" w:hAnsi="Arial" w:cs="Arial"/>
          <w:b/>
          <w:sz w:val="20"/>
        </w:rPr>
        <w:t>ars</w:t>
      </w:r>
      <w:r>
        <w:rPr>
          <w:rFonts w:ascii="Arial" w:hAnsi="Arial" w:cs="Arial"/>
          <w:b/>
          <w:sz w:val="20"/>
        </w:rPr>
        <w:t xml:space="preserve"> 202</w:t>
      </w:r>
      <w:r w:rsidR="00B85E9F">
        <w:rPr>
          <w:rFonts w:ascii="Arial" w:hAnsi="Arial" w:cs="Arial"/>
          <w:b/>
          <w:sz w:val="20"/>
        </w:rPr>
        <w:t>6</w:t>
      </w:r>
    </w:p>
    <w:p w14:paraId="59A73B6A" w14:textId="77777777" w:rsidR="00BB13F4" w:rsidRPr="003B51DD" w:rsidRDefault="00BB13F4" w:rsidP="003C7BFB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3B51DD" w:rsidRDefault="00130F31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2AA59B1A" w14:textId="77777777" w:rsidR="003C7BFB" w:rsidRDefault="003C7BFB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6DD8A101" w:rsidR="00130F31" w:rsidRPr="003B51DD" w:rsidRDefault="00130F31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6F76F145" w14:textId="77777777" w:rsidR="003C7BFB" w:rsidRDefault="003C7BFB" w:rsidP="003C7BFB">
      <w:pPr>
        <w:ind w:left="1134"/>
        <w:rPr>
          <w:rFonts w:ascii="Arial" w:hAnsi="Arial" w:cs="Arial"/>
          <w:iCs/>
          <w:color w:val="FF0000"/>
          <w:sz w:val="24"/>
        </w:rPr>
      </w:pPr>
    </w:p>
    <w:p w14:paraId="55BEFF19" w14:textId="61B4C859" w:rsidR="00130F31" w:rsidRPr="003C7BFB" w:rsidRDefault="00130F31" w:rsidP="003C7BFB">
      <w:pPr>
        <w:ind w:left="1134"/>
        <w:rPr>
          <w:rFonts w:ascii="Arial" w:hAnsi="Arial" w:cs="Arial"/>
          <w:iCs/>
          <w:sz w:val="20"/>
          <w:szCs w:val="22"/>
        </w:rPr>
      </w:pPr>
      <w:r w:rsidRPr="003C7BFB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C7BFB">
        <w:rPr>
          <w:rFonts w:ascii="Arial" w:hAnsi="Arial" w:cs="Arial"/>
          <w:iCs/>
          <w:sz w:val="24"/>
        </w:rPr>
        <w:instrText xml:space="preserve"> FORMCHECKBOX </w:instrText>
      </w:r>
      <w:r w:rsidR="002B50B4">
        <w:rPr>
          <w:rFonts w:ascii="Arial" w:hAnsi="Arial" w:cs="Arial"/>
          <w:iCs/>
          <w:sz w:val="24"/>
        </w:rPr>
      </w:r>
      <w:r w:rsidR="002B50B4">
        <w:rPr>
          <w:rFonts w:ascii="Arial" w:hAnsi="Arial" w:cs="Arial"/>
          <w:iCs/>
          <w:sz w:val="24"/>
        </w:rPr>
        <w:fldChar w:fldCharType="separate"/>
      </w:r>
      <w:r w:rsidRPr="003C7BFB">
        <w:rPr>
          <w:rFonts w:ascii="Arial" w:hAnsi="Arial" w:cs="Arial"/>
          <w:iCs/>
          <w:sz w:val="24"/>
        </w:rPr>
        <w:fldChar w:fldCharType="end"/>
      </w:r>
      <w:r w:rsidRPr="003C7BFB">
        <w:rPr>
          <w:rFonts w:ascii="Arial" w:hAnsi="Arial" w:cs="Arial"/>
          <w:iCs/>
          <w:sz w:val="24"/>
        </w:rPr>
        <w:t xml:space="preserve"> </w:t>
      </w:r>
      <w:r w:rsidRPr="003C7BFB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3C7BFB">
        <w:rPr>
          <w:rFonts w:ascii="Arial" w:hAnsi="Arial" w:cs="Arial"/>
          <w:iCs/>
          <w:sz w:val="20"/>
          <w:szCs w:val="22"/>
        </w:rPr>
        <w:tab/>
      </w:r>
      <w:r w:rsidRPr="003C7BFB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C7BFB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2B50B4">
        <w:rPr>
          <w:rFonts w:ascii="Arial" w:hAnsi="Arial" w:cs="Arial"/>
          <w:iCs/>
          <w:sz w:val="20"/>
          <w:szCs w:val="22"/>
        </w:rPr>
      </w:r>
      <w:r w:rsidR="002B50B4">
        <w:rPr>
          <w:rFonts w:ascii="Arial" w:hAnsi="Arial" w:cs="Arial"/>
          <w:iCs/>
          <w:sz w:val="20"/>
          <w:szCs w:val="22"/>
        </w:rPr>
        <w:fldChar w:fldCharType="separate"/>
      </w:r>
      <w:r w:rsidRPr="003C7BFB">
        <w:rPr>
          <w:rFonts w:ascii="Arial" w:hAnsi="Arial" w:cs="Arial"/>
          <w:iCs/>
          <w:sz w:val="20"/>
          <w:szCs w:val="22"/>
        </w:rPr>
        <w:fldChar w:fldCharType="end"/>
      </w:r>
      <w:r w:rsidRPr="003C7BFB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3B51DD" w:rsidRDefault="00130F31" w:rsidP="003C7BFB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3B51D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B7F5AA" w14:textId="5126F389" w:rsidR="00130F31" w:rsidRDefault="00130F31" w:rsidP="003C7BFB">
      <w:pPr>
        <w:jc w:val="both"/>
        <w:rPr>
          <w:rFonts w:ascii="Arial" w:hAnsi="Arial" w:cs="Arial"/>
          <w:sz w:val="20"/>
        </w:rPr>
      </w:pPr>
    </w:p>
    <w:p w14:paraId="5E59BC3D" w14:textId="097A04E5" w:rsidR="00A836A2" w:rsidRDefault="00A836A2" w:rsidP="003C7BFB">
      <w:pPr>
        <w:jc w:val="both"/>
        <w:rPr>
          <w:rFonts w:ascii="Arial" w:hAnsi="Arial" w:cs="Arial"/>
          <w:sz w:val="20"/>
        </w:rPr>
      </w:pPr>
    </w:p>
    <w:p w14:paraId="291A754C" w14:textId="0289F61B" w:rsidR="00A836A2" w:rsidRDefault="00A836A2" w:rsidP="003C7BFB">
      <w:pPr>
        <w:jc w:val="both"/>
        <w:rPr>
          <w:rFonts w:ascii="Arial" w:hAnsi="Arial" w:cs="Arial"/>
          <w:sz w:val="20"/>
        </w:rPr>
      </w:pPr>
    </w:p>
    <w:p w14:paraId="01B31EF0" w14:textId="77777777" w:rsidR="00A836A2" w:rsidRPr="003B51DD" w:rsidRDefault="00A836A2" w:rsidP="003C7BFB">
      <w:pPr>
        <w:jc w:val="both"/>
        <w:rPr>
          <w:rFonts w:ascii="Arial" w:hAnsi="Arial" w:cs="Arial"/>
          <w:sz w:val="20"/>
        </w:rPr>
      </w:pPr>
    </w:p>
    <w:p w14:paraId="0E794084" w14:textId="4AB3D4AB" w:rsidR="00130F31" w:rsidRPr="003B51DD" w:rsidRDefault="006550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</w:p>
    <w:p w14:paraId="2FE847E5" w14:textId="77777777" w:rsidR="003C7BFB" w:rsidRDefault="003C7BFB" w:rsidP="003C7BFB">
      <w:pPr>
        <w:jc w:val="both"/>
        <w:rPr>
          <w:rFonts w:ascii="Arial" w:hAnsi="Arial" w:cs="Arial"/>
          <w:b/>
          <w:sz w:val="20"/>
        </w:rPr>
      </w:pPr>
    </w:p>
    <w:p w14:paraId="6D063AC6" w14:textId="691A734E" w:rsidR="006550F5" w:rsidRPr="003B51DD" w:rsidRDefault="006550F5" w:rsidP="003C7BFB">
      <w:pPr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 xml:space="preserve">RIB </w:t>
      </w:r>
      <w:r w:rsidRPr="003B51DD">
        <w:rPr>
          <w:rFonts w:ascii="Arial" w:hAnsi="Arial" w:cs="Arial"/>
          <w:sz w:val="20"/>
        </w:rPr>
        <w:t>à intégrer</w:t>
      </w:r>
      <w:r w:rsidR="0084023C" w:rsidRPr="003B51DD">
        <w:rPr>
          <w:rFonts w:ascii="Arial" w:hAnsi="Arial" w:cs="Arial"/>
          <w:sz w:val="20"/>
        </w:rPr>
        <w:t>/joindre</w:t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i/>
          <w:sz w:val="20"/>
        </w:rPr>
        <w:t>(</w:t>
      </w:r>
      <w:r w:rsidRPr="003B51DD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</w:t>
      </w:r>
      <w:r w:rsidR="007B05A1">
        <w:rPr>
          <w:rFonts w:ascii="Arial" w:hAnsi="Arial" w:cs="Arial"/>
          <w:b/>
          <w:i/>
          <w:sz w:val="20"/>
        </w:rPr>
        <w:t>est</w:t>
      </w:r>
      <w:r w:rsidRPr="003B51DD">
        <w:rPr>
          <w:rFonts w:ascii="Arial" w:hAnsi="Arial" w:cs="Arial"/>
          <w:b/>
          <w:i/>
          <w:sz w:val="20"/>
        </w:rPr>
        <w:t xml:space="preserve"> à joindre</w:t>
      </w:r>
      <w:r w:rsidRPr="003B51DD">
        <w:rPr>
          <w:rFonts w:ascii="Arial" w:hAnsi="Arial" w:cs="Arial"/>
          <w:i/>
          <w:sz w:val="20"/>
        </w:rPr>
        <w:t>)</w:t>
      </w:r>
      <w:r w:rsidR="007B05A1">
        <w:rPr>
          <w:rFonts w:ascii="Arial" w:hAnsi="Arial" w:cs="Arial"/>
          <w:i/>
          <w:sz w:val="20"/>
        </w:rPr>
        <w:t>.</w:t>
      </w:r>
      <w:r w:rsidRPr="003B51DD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3B51DD" w:rsidRDefault="00DE5240" w:rsidP="003C7BFB">
      <w:pPr>
        <w:jc w:val="both"/>
        <w:rPr>
          <w:rFonts w:ascii="Arial" w:hAnsi="Arial" w:cs="Arial"/>
          <w:sz w:val="20"/>
        </w:rPr>
      </w:pPr>
    </w:p>
    <w:p w14:paraId="2AA79BAA" w14:textId="7CD71D3F" w:rsidR="008062B4" w:rsidRPr="003C7BFB" w:rsidRDefault="002A25E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3C7BFB">
        <w:rPr>
          <w:rFonts w:ascii="Arial" w:hAnsi="Arial" w:cs="Arial"/>
          <w:b/>
          <w:szCs w:val="22"/>
          <w:lang w:eastAsia="zh-CN"/>
        </w:rPr>
        <w:t>B</w:t>
      </w:r>
      <w:r w:rsidR="00A84973" w:rsidRPr="003C7BFB">
        <w:rPr>
          <w:rFonts w:ascii="Arial" w:hAnsi="Arial" w:cs="Arial"/>
          <w:b/>
          <w:szCs w:val="22"/>
          <w:lang w:eastAsia="zh-CN"/>
        </w:rPr>
        <w:t>5</w:t>
      </w:r>
      <w:r w:rsidRPr="003C7BFB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C7BFB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C7BFB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C7BFB">
          <w:rPr>
            <w:rFonts w:ascii="Arial" w:hAnsi="Arial" w:cs="Arial"/>
            <w:i/>
            <w:sz w:val="18"/>
            <w:szCs w:val="18"/>
            <w:u w:val="single"/>
            <w:lang w:eastAsia="zh-CN"/>
          </w:rPr>
          <w:t>article R. 2191-3</w:t>
        </w:r>
      </w:hyperlink>
      <w:r w:rsidR="00973FD7" w:rsidRPr="003C7BFB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7E7CB8C5" w14:textId="77777777" w:rsidR="003C7BFB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5D9CBD6A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Titulaire / </w:t>
      </w:r>
      <w:r w:rsidRPr="00025D39">
        <w:rPr>
          <w:rFonts w:ascii="Arial" w:hAnsi="Arial" w:cs="Arial"/>
          <w:sz w:val="20"/>
          <w:u w:val="single"/>
        </w:rPr>
        <w:t>Mandataire</w:t>
      </w:r>
      <w:r w:rsidRPr="007B05A1">
        <w:rPr>
          <w:rFonts w:ascii="Arial" w:hAnsi="Arial" w:cs="Arial"/>
          <w:sz w:val="20"/>
        </w:rPr>
        <w:t> :</w:t>
      </w:r>
    </w:p>
    <w:p w14:paraId="611B669E" w14:textId="77777777" w:rsidR="003C7BFB" w:rsidRPr="00025D39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4A8F6A3D" w:rsidR="008062B4" w:rsidRDefault="008062B4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 xml:space="preserve">Je </w:t>
      </w:r>
      <w:r w:rsidR="00AB3176" w:rsidRPr="003B51DD">
        <w:rPr>
          <w:rFonts w:ascii="Arial" w:hAnsi="Arial" w:cs="Arial"/>
          <w:sz w:val="20"/>
        </w:rPr>
        <w:t>souhaite bénéficier de l’avance</w:t>
      </w:r>
      <w:r w:rsidR="0084023C" w:rsidRPr="003B51DD">
        <w:rPr>
          <w:rStyle w:val="Appelnotedebasdep"/>
          <w:rFonts w:ascii="Arial" w:hAnsi="Arial" w:cs="Arial"/>
          <w:sz w:val="20"/>
        </w:rPr>
        <w:footnoteReference w:id="1"/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sz w:val="20"/>
        </w:rPr>
        <w:tab/>
      </w:r>
      <w:r w:rsidR="001154AF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1"/>
      <w:r w:rsidR="001154AF">
        <w:rPr>
          <w:rFonts w:ascii="Arial" w:hAnsi="Arial" w:cs="Arial"/>
          <w:szCs w:val="24"/>
        </w:rPr>
        <w:instrText xml:space="preserve"> FORMCHECKBOX </w:instrText>
      </w:r>
      <w:r w:rsidR="002B50B4">
        <w:rPr>
          <w:rFonts w:ascii="Arial" w:hAnsi="Arial" w:cs="Arial"/>
          <w:szCs w:val="24"/>
        </w:rPr>
      </w:r>
      <w:r w:rsidR="002B50B4">
        <w:rPr>
          <w:rFonts w:ascii="Arial" w:hAnsi="Arial" w:cs="Arial"/>
          <w:szCs w:val="24"/>
        </w:rPr>
        <w:fldChar w:fldCharType="separate"/>
      </w:r>
      <w:r w:rsidR="001154AF">
        <w:rPr>
          <w:rFonts w:ascii="Arial" w:hAnsi="Arial" w:cs="Arial"/>
          <w:szCs w:val="24"/>
        </w:rPr>
        <w:fldChar w:fldCharType="end"/>
      </w:r>
      <w:bookmarkEnd w:id="1"/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2B50B4">
        <w:rPr>
          <w:rFonts w:ascii="Arial" w:hAnsi="Arial" w:cs="Arial"/>
          <w:szCs w:val="24"/>
        </w:rPr>
      </w:r>
      <w:r w:rsidR="002B50B4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2A960259" w14:textId="77777777" w:rsidR="003C7BFB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4A13F9F0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4A57BA">
        <w:rPr>
          <w:rFonts w:ascii="Arial" w:hAnsi="Arial" w:cs="Arial"/>
          <w:i/>
          <w:sz w:val="20"/>
          <w:u w:val="single"/>
        </w:rPr>
        <w:t>Cotraitant </w:t>
      </w:r>
      <w:r w:rsidR="004A57BA" w:rsidRPr="004A57BA">
        <w:rPr>
          <w:rFonts w:ascii="Arial" w:hAnsi="Arial" w:cs="Arial"/>
          <w:i/>
          <w:sz w:val="20"/>
          <w:u w:val="single"/>
        </w:rPr>
        <w:t>(le cas échéant</w:t>
      </w:r>
      <w:r w:rsidR="004A57BA" w:rsidRPr="007B05A1">
        <w:rPr>
          <w:rFonts w:ascii="Arial" w:hAnsi="Arial" w:cs="Arial"/>
          <w:i/>
          <w:sz w:val="20"/>
        </w:rPr>
        <w:t>)</w:t>
      </w:r>
      <w:r w:rsidR="004A57BA" w:rsidRPr="007B05A1">
        <w:rPr>
          <w:rFonts w:ascii="Arial" w:hAnsi="Arial" w:cs="Arial"/>
          <w:sz w:val="20"/>
        </w:rPr>
        <w:t xml:space="preserve"> </w:t>
      </w:r>
      <w:r w:rsidRPr="007B05A1">
        <w:rPr>
          <w:rFonts w:ascii="Arial" w:hAnsi="Arial" w:cs="Arial"/>
          <w:sz w:val="20"/>
        </w:rPr>
        <w:t>:</w:t>
      </w:r>
    </w:p>
    <w:p w14:paraId="7B685250" w14:textId="77777777" w:rsidR="003C7BFB" w:rsidRPr="00025D39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6905F2BC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>Je souhaite bénéficier de l’avance</w:t>
      </w:r>
      <w:r w:rsidRPr="00025D39">
        <w:rPr>
          <w:rFonts w:ascii="Arial" w:hAnsi="Arial" w:cs="Arial"/>
          <w:sz w:val="20"/>
          <w:vertAlign w:val="superscript"/>
        </w:rPr>
        <w:t>1</w:t>
      </w:r>
      <w:r w:rsidRPr="003B51DD">
        <w:rPr>
          <w:rFonts w:ascii="Arial" w:hAnsi="Arial" w:cs="Arial"/>
          <w:sz w:val="20"/>
        </w:rPr>
        <w:tab/>
      </w:r>
      <w:r w:rsidR="001154AF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>
        <w:rPr>
          <w:rFonts w:ascii="Arial" w:hAnsi="Arial" w:cs="Arial"/>
          <w:szCs w:val="24"/>
        </w:rPr>
        <w:instrText xml:space="preserve"> FORMCHECKBOX </w:instrText>
      </w:r>
      <w:r w:rsidR="002B50B4">
        <w:rPr>
          <w:rFonts w:ascii="Arial" w:hAnsi="Arial" w:cs="Arial"/>
          <w:szCs w:val="24"/>
        </w:rPr>
      </w:r>
      <w:r w:rsidR="002B50B4">
        <w:rPr>
          <w:rFonts w:ascii="Arial" w:hAnsi="Arial" w:cs="Arial"/>
          <w:szCs w:val="24"/>
        </w:rPr>
        <w:fldChar w:fldCharType="separate"/>
      </w:r>
      <w:r w:rsidR="001154AF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2B50B4">
        <w:rPr>
          <w:rFonts w:ascii="Arial" w:hAnsi="Arial" w:cs="Arial"/>
          <w:szCs w:val="24"/>
        </w:rPr>
      </w:r>
      <w:r w:rsidR="002B50B4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0BBF20C7" w14:textId="77777777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4DA35E71" w14:textId="452690AA" w:rsidR="005066CC" w:rsidRPr="003E059A" w:rsidRDefault="005066C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E059A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14C186BF" w14:textId="77777777" w:rsidR="00F56D6A" w:rsidRDefault="00F56D6A" w:rsidP="00F56D6A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7863F95F" w14:textId="27B2E32A" w:rsidR="005066CC" w:rsidRPr="00F56D6A" w:rsidRDefault="00F56D6A" w:rsidP="00F56D6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F56D6A">
        <w:rPr>
          <w:rFonts w:ascii="Arial" w:hAnsi="Arial" w:cs="Arial"/>
          <w:sz w:val="20"/>
        </w:rPr>
        <w:t>Le règlement s’effectuera par « </w:t>
      </w:r>
      <w:r w:rsidR="005066CC" w:rsidRPr="00F56D6A">
        <w:rPr>
          <w:rFonts w:ascii="Arial" w:hAnsi="Arial" w:cs="Arial"/>
          <w:sz w:val="20"/>
        </w:rPr>
        <w:t>Pr</w:t>
      </w:r>
      <w:r w:rsidR="00844712" w:rsidRPr="00F56D6A">
        <w:rPr>
          <w:rFonts w:ascii="Arial" w:hAnsi="Arial" w:cs="Arial"/>
          <w:sz w:val="20"/>
        </w:rPr>
        <w:t>ojet de décompte</w:t>
      </w:r>
      <w:r w:rsidRPr="00F56D6A">
        <w:rPr>
          <w:rFonts w:ascii="Arial" w:hAnsi="Arial" w:cs="Arial"/>
          <w:sz w:val="20"/>
        </w:rPr>
        <w:t> »</w:t>
      </w:r>
    </w:p>
    <w:p w14:paraId="2ACEF472" w14:textId="77777777" w:rsidR="005066CC" w:rsidRDefault="005066CC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10CAC300" w14:textId="6C7678C0" w:rsidR="000155F4" w:rsidRPr="003B51DD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300DE511" w14:textId="77777777" w:rsidR="003C7BFB" w:rsidRDefault="003C7BFB" w:rsidP="003C7BFB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A78F32" w14:textId="17CF9545" w:rsidR="00B9117B" w:rsidRPr="002C136F" w:rsidRDefault="001345A5" w:rsidP="003C7BFB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2C136F">
        <w:rPr>
          <w:rFonts w:ascii="Arial" w:hAnsi="Arial" w:cs="Arial"/>
          <w:sz w:val="20"/>
        </w:rPr>
        <w:t>Le délai</w:t>
      </w:r>
      <w:r w:rsidR="000155F4" w:rsidRPr="002C136F">
        <w:rPr>
          <w:rFonts w:ascii="Arial" w:hAnsi="Arial" w:cs="Arial"/>
          <w:sz w:val="20"/>
        </w:rPr>
        <w:t xml:space="preserve"> d’exécution des </w:t>
      </w:r>
      <w:r w:rsidR="00F8077C" w:rsidRPr="002C136F">
        <w:rPr>
          <w:rFonts w:ascii="Arial" w:hAnsi="Arial" w:cs="Arial"/>
          <w:sz w:val="20"/>
        </w:rPr>
        <w:t>prestations</w:t>
      </w:r>
      <w:r w:rsidR="00B9117B" w:rsidRPr="002C136F">
        <w:rPr>
          <w:rFonts w:ascii="Arial" w:hAnsi="Arial" w:cs="Arial"/>
          <w:sz w:val="20"/>
        </w:rPr>
        <w:t xml:space="preserve"> est </w:t>
      </w:r>
      <w:r w:rsidR="000155F4" w:rsidRPr="002C136F">
        <w:rPr>
          <w:rFonts w:ascii="Arial" w:hAnsi="Arial" w:cs="Arial"/>
          <w:sz w:val="20"/>
        </w:rPr>
        <w:t>de </w:t>
      </w:r>
      <w:r w:rsidR="00B85E9F" w:rsidRPr="008C354B">
        <w:rPr>
          <w:rFonts w:ascii="Arial" w:hAnsi="Arial" w:cs="Arial"/>
          <w:b/>
          <w:sz w:val="20"/>
        </w:rPr>
        <w:t>12</w:t>
      </w:r>
      <w:r w:rsidR="002C136F" w:rsidRPr="008C354B">
        <w:rPr>
          <w:rFonts w:ascii="Arial" w:hAnsi="Arial" w:cs="Arial"/>
          <w:b/>
          <w:sz w:val="20"/>
        </w:rPr>
        <w:t xml:space="preserve"> mois</w:t>
      </w:r>
      <w:r w:rsidR="008C354B">
        <w:rPr>
          <w:rFonts w:ascii="Arial" w:hAnsi="Arial" w:cs="Arial"/>
          <w:sz w:val="20"/>
        </w:rPr>
        <w:t xml:space="preserve"> (1 mois de préparation et 1</w:t>
      </w:r>
      <w:r w:rsidR="002852F5">
        <w:rPr>
          <w:rFonts w:ascii="Arial" w:hAnsi="Arial" w:cs="Arial"/>
          <w:sz w:val="20"/>
        </w:rPr>
        <w:t>1</w:t>
      </w:r>
      <w:r w:rsidR="008C354B">
        <w:rPr>
          <w:rFonts w:ascii="Arial" w:hAnsi="Arial" w:cs="Arial"/>
          <w:sz w:val="20"/>
        </w:rPr>
        <w:t xml:space="preserve"> mois de travaux)</w:t>
      </w:r>
      <w:r w:rsidR="002C136F" w:rsidRPr="002C136F">
        <w:rPr>
          <w:rFonts w:ascii="Arial" w:hAnsi="Arial" w:cs="Arial"/>
          <w:sz w:val="20"/>
        </w:rPr>
        <w:t>.</w:t>
      </w:r>
    </w:p>
    <w:p w14:paraId="642F698A" w14:textId="77777777" w:rsidR="003C7BFB" w:rsidRPr="00947BBE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37A551DE" w14:textId="58900250" w:rsidR="001B15E2" w:rsidRPr="00947BBE" w:rsidRDefault="00D7652C" w:rsidP="00947BBE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947BBE">
        <w:rPr>
          <w:rFonts w:ascii="Arial" w:hAnsi="Arial" w:cs="Arial"/>
          <w:sz w:val="20"/>
        </w:rPr>
        <w:t>Par dérogation à l’article 13-1 du CCAG-</w:t>
      </w:r>
      <w:r w:rsidR="00753259" w:rsidRPr="00947BBE">
        <w:rPr>
          <w:rFonts w:ascii="Arial" w:hAnsi="Arial" w:cs="Arial"/>
          <w:sz w:val="20"/>
        </w:rPr>
        <w:t>PI</w:t>
      </w:r>
      <w:r w:rsidRPr="00947BBE">
        <w:rPr>
          <w:rFonts w:ascii="Arial" w:hAnsi="Arial" w:cs="Arial"/>
          <w:sz w:val="20"/>
        </w:rPr>
        <w:t>, il court à compter de la date fixée par l’Ordre de</w:t>
      </w:r>
      <w:r w:rsidR="00947BBE" w:rsidRPr="00947BBE">
        <w:rPr>
          <w:rFonts w:ascii="Arial" w:hAnsi="Arial" w:cs="Arial"/>
          <w:sz w:val="20"/>
        </w:rPr>
        <w:t xml:space="preserve"> </w:t>
      </w:r>
      <w:r w:rsidRPr="00947BBE">
        <w:rPr>
          <w:rFonts w:ascii="Arial" w:hAnsi="Arial" w:cs="Arial"/>
          <w:sz w:val="20"/>
        </w:rPr>
        <w:t xml:space="preserve">Service </w:t>
      </w:r>
      <w:r w:rsidR="00947BBE" w:rsidRPr="00947BBE">
        <w:rPr>
          <w:rFonts w:ascii="Arial" w:hAnsi="Arial" w:cs="Arial"/>
          <w:sz w:val="20"/>
        </w:rPr>
        <w:t xml:space="preserve">(OS) </w:t>
      </w:r>
      <w:r w:rsidRPr="00947BBE">
        <w:rPr>
          <w:rFonts w:ascii="Arial" w:hAnsi="Arial" w:cs="Arial"/>
          <w:sz w:val="20"/>
        </w:rPr>
        <w:t>qui prescrit de commencer</w:t>
      </w:r>
      <w:r w:rsidR="00947BBE" w:rsidRPr="00947BBE">
        <w:rPr>
          <w:rFonts w:ascii="Arial" w:hAnsi="Arial" w:cs="Arial"/>
          <w:sz w:val="20"/>
        </w:rPr>
        <w:t>.</w:t>
      </w:r>
      <w:r w:rsidRPr="00947BBE">
        <w:rPr>
          <w:rFonts w:ascii="Arial" w:hAnsi="Arial" w:cs="Arial"/>
          <w:sz w:val="20"/>
        </w:rPr>
        <w:t xml:space="preserve"> </w:t>
      </w:r>
    </w:p>
    <w:p w14:paraId="060EA6E1" w14:textId="77777777" w:rsidR="003C7BFB" w:rsidRPr="003B51DD" w:rsidRDefault="003C7BFB" w:rsidP="003C7BFB">
      <w:pPr>
        <w:tabs>
          <w:tab w:val="left" w:pos="1134"/>
        </w:tabs>
        <w:ind w:firstLine="709"/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3B51DD" w:rsidRDefault="00F54BBD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1361A37C" w14:textId="14ED0BE3" w:rsidR="00241AC9" w:rsidRPr="003B51DD" w:rsidRDefault="00241AC9" w:rsidP="003C7BFB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 </w:t>
      </w:r>
    </w:p>
    <w:p w14:paraId="23C98F09" w14:textId="421DC616" w:rsidR="00241AC9" w:rsidRDefault="00241AC9" w:rsidP="003C7BFB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Sans objet</w:t>
      </w:r>
    </w:p>
    <w:p w14:paraId="4F6360E7" w14:textId="77777777" w:rsidR="003C7BFB" w:rsidRPr="003B51DD" w:rsidRDefault="003C7BFB" w:rsidP="003C7BFB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8D8C74C" w14:textId="6B6A3264" w:rsidR="00AD36F8" w:rsidRPr="003B51DD" w:rsidRDefault="0036569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71F773E7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BE525BD" w14:textId="264C8016" w:rsidR="00AD36F8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p w14:paraId="5FDA8BC1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</w:t>
      </w:r>
    </w:p>
    <w:p w14:paraId="3097B4E7" w14:textId="51E5AF2E" w:rsidR="00AD36F8" w:rsidRPr="003B51DD" w:rsidRDefault="00AD36F8" w:rsidP="003C7BFB">
      <w:pPr>
        <w:rPr>
          <w:rFonts w:ascii="Arial" w:hAnsi="Arial" w:cs="Arial"/>
          <w:sz w:val="20"/>
          <w:szCs w:val="24"/>
        </w:rPr>
      </w:pPr>
    </w:p>
    <w:p w14:paraId="68E7067D" w14:textId="0D5C3454" w:rsidR="00A830C3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25502CB8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DE0D005" w14:textId="0D45BA53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3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2142-23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3C7BFB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DC92173" w:rsidR="00A830C3" w:rsidRDefault="00A830C3" w:rsidP="003C7BFB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4814F612" w14:textId="4901266F" w:rsidR="00947BBE" w:rsidRDefault="00947BBE">
      <w:pPr>
        <w:spacing w:after="160" w:line="259" w:lineRule="auto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4C2C5B2C" w14:textId="77777777" w:rsidR="00947BBE" w:rsidRPr="003B51DD" w:rsidRDefault="00947BBE" w:rsidP="00947BBE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37A4732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3C7BFB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3B51DD" w:rsidRDefault="00292EF8" w:rsidP="003C7BFB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ab/>
      </w:r>
      <w:r w:rsidR="002471DA"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4ECB7373" w:rsidR="00A830C3" w:rsidRPr="003B51DD" w:rsidRDefault="00A830C3" w:rsidP="003C7BFB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="007B05A1">
        <w:rPr>
          <w:rFonts w:ascii="Arial" w:hAnsi="Arial" w:cs="Arial"/>
          <w:sz w:val="20"/>
          <w:lang w:eastAsia="zh-CN"/>
        </w:rPr>
        <w:tab/>
        <w:t>P</w:t>
      </w:r>
      <w:r w:rsidRPr="003B51DD">
        <w:rPr>
          <w:rFonts w:ascii="Arial" w:hAnsi="Arial" w:cs="Arial"/>
          <w:sz w:val="20"/>
          <w:lang w:eastAsia="zh-CN"/>
        </w:rPr>
        <w:t>our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7B40FB3E" w:rsidR="00A830C3" w:rsidRPr="003B51DD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="007B05A1">
        <w:rPr>
          <w:rFonts w:ascii="Arial" w:hAnsi="Arial" w:cs="Arial"/>
          <w:sz w:val="20"/>
          <w:lang w:eastAsia="zh-CN"/>
        </w:rPr>
        <w:tab/>
        <w:t>P</w:t>
      </w:r>
      <w:r w:rsidRPr="003B51DD">
        <w:rPr>
          <w:rFonts w:ascii="Arial" w:hAnsi="Arial" w:cs="Arial"/>
          <w:sz w:val="20"/>
          <w:lang w:eastAsia="zh-CN"/>
        </w:rPr>
        <w:t>our signer, en leur nom et pour leur compte, les modifications ultérieures du marché public ;</w:t>
      </w:r>
    </w:p>
    <w:p w14:paraId="7ED19087" w14:textId="77777777" w:rsidR="00A830C3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0DA838EB" w:rsidR="00A830C3" w:rsidRPr="003B51DD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r w:rsidR="007B05A1">
        <w:rPr>
          <w:rFonts w:ascii="Arial" w:hAnsi="Arial" w:cs="Arial"/>
          <w:sz w:val="20"/>
          <w:lang w:eastAsia="zh-CN"/>
        </w:rPr>
        <w:t>O</w:t>
      </w:r>
      <w:r w:rsidRPr="003B51DD">
        <w:rPr>
          <w:rFonts w:ascii="Arial" w:hAnsi="Arial" w:cs="Arial"/>
          <w:sz w:val="20"/>
          <w:lang w:eastAsia="zh-CN"/>
        </w:rPr>
        <w:t>nt donné mandat au mandataire dans les conditions définies par les pouvoirs joints en annexe.</w:t>
      </w:r>
    </w:p>
    <w:p w14:paraId="10DB4AFD" w14:textId="77D8FCE9" w:rsidR="00292EF8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hors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cas des marchés de défense ou de sécurité dans lequel ces documents ont déjà été fournis).</w:t>
      </w:r>
    </w:p>
    <w:p w14:paraId="5A6B5C2C" w14:textId="77777777" w:rsidR="007B05A1" w:rsidRPr="003B51DD" w:rsidRDefault="007B05A1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591A196F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3C7BFB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2B50B4">
        <w:rPr>
          <w:rFonts w:ascii="Arial" w:hAnsi="Arial" w:cs="Arial"/>
          <w:sz w:val="20"/>
          <w:lang w:eastAsia="zh-CN"/>
        </w:rPr>
      </w:r>
      <w:r w:rsidR="002B50B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3B51DD" w:rsidRDefault="00A830C3" w:rsidP="003C7BFB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B51DD">
        <w:rPr>
          <w:rFonts w:ascii="Arial" w:hAnsi="Arial" w:cs="Arial"/>
          <w:b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sz w:val="18"/>
          <w:szCs w:val="18"/>
          <w:lang w:eastAsia="zh-CN"/>
        </w:rPr>
        <w:t>.</w:t>
      </w:r>
    </w:p>
    <w:p w14:paraId="47A03332" w14:textId="2DCBE0B9" w:rsidR="002471DA" w:rsidRDefault="002471DA" w:rsidP="003C7BFB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0CB35F35" w14:textId="77777777" w:rsidR="001C1C68" w:rsidRPr="003B51DD" w:rsidRDefault="001C1C68" w:rsidP="003C7BFB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58506D99" w14:textId="23FF8C7B" w:rsidR="00C6638F" w:rsidRPr="003B51DD" w:rsidRDefault="00E8403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IDENTIFICATION ET SIGNATURE DE L’ACHETEUR</w:t>
      </w:r>
    </w:p>
    <w:p w14:paraId="7BB9F666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5EA8971A" w14:textId="3D756F23" w:rsidR="00D82C77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5D355E37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4B9986A" w14:textId="6358E6AA" w:rsidR="00D82C77" w:rsidRDefault="002A7E54" w:rsidP="003C7BF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</w:t>
      </w:r>
      <w:r w:rsidR="00A76DE2">
        <w:rPr>
          <w:rFonts w:ascii="Arial" w:hAnsi="Arial" w:cs="Arial"/>
          <w:sz w:val="20"/>
        </w:rPr>
        <w:t xml:space="preserve"> et des Anciens combattants</w:t>
      </w:r>
      <w:r w:rsidR="00D82C77" w:rsidRPr="003B51DD">
        <w:rPr>
          <w:rFonts w:ascii="Arial" w:hAnsi="Arial" w:cs="Arial"/>
          <w:sz w:val="20"/>
        </w:rPr>
        <w:t xml:space="preserve">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</w:t>
      </w:r>
      <w:r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3B51DD">
        <w:rPr>
          <w:rFonts w:ascii="Arial" w:hAnsi="Arial" w:cs="Arial"/>
          <w:sz w:val="20"/>
        </w:rPr>
        <w:t>).</w:t>
      </w:r>
    </w:p>
    <w:p w14:paraId="6495F201" w14:textId="77777777" w:rsidR="003C7BFB" w:rsidRPr="003B51DD" w:rsidRDefault="003C7BFB" w:rsidP="003C7BFB">
      <w:pPr>
        <w:jc w:val="both"/>
        <w:rPr>
          <w:rFonts w:ascii="Arial" w:hAnsi="Arial" w:cs="Arial"/>
          <w:i/>
          <w:sz w:val="20"/>
        </w:rPr>
      </w:pPr>
    </w:p>
    <w:p w14:paraId="6792A44E" w14:textId="76A22E4C" w:rsidR="007823F5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46D70F79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20D71F5" w14:textId="02CCEEA5" w:rsidR="00D82C77" w:rsidRPr="003B51DD" w:rsidRDefault="00D82C77" w:rsidP="003C7BFB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3235B85F" w:rsidR="00385B7F" w:rsidRDefault="00FF096E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6F2D53D3" w14:textId="4D12028C" w:rsidR="00280A83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46F88329" w14:textId="0A012047" w:rsidR="007B05A1" w:rsidRDefault="007B05A1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683FF6E4" w14:textId="15DC20CB" w:rsidR="00D94F73" w:rsidRDefault="00D94F7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38E2CA2A" w14:textId="77777777" w:rsidR="00D94F73" w:rsidRPr="003C7BFB" w:rsidRDefault="00D94F7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5ADD4036" w14:textId="2E6991E9" w:rsidR="0046717F" w:rsidRDefault="0046717F" w:rsidP="003C7BFB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3B51DD" w:rsidRDefault="001C1C68" w:rsidP="003C7BFB">
      <w:pPr>
        <w:jc w:val="center"/>
        <w:rPr>
          <w:bCs/>
          <w:szCs w:val="22"/>
        </w:rPr>
      </w:pPr>
    </w:p>
    <w:p w14:paraId="74F542D6" w14:textId="4D6EEF59" w:rsidR="0046717F" w:rsidRPr="003B51DD" w:rsidRDefault="002A7E54" w:rsidP="00D94F73">
      <w:pPr>
        <w:jc w:val="right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Pour le directeur du SID Atlantique</w:t>
      </w:r>
      <w:r w:rsidR="00D94F73">
        <w:rPr>
          <w:rFonts w:ascii="Arial" w:hAnsi="Arial" w:cs="Arial"/>
          <w:bCs/>
          <w:sz w:val="20"/>
        </w:rPr>
        <w:t xml:space="preserve"> et par délégation</w:t>
      </w:r>
    </w:p>
    <w:p w14:paraId="02D7D13F" w14:textId="554D31CA" w:rsidR="0046717F" w:rsidRPr="00947BBE" w:rsidRDefault="00D94F73" w:rsidP="00D94F73">
      <w:pPr>
        <w:ind w:left="4956" w:firstLine="708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</w:t>
      </w:r>
      <w:r w:rsidR="00947BBE" w:rsidRPr="00947BBE">
        <w:rPr>
          <w:rFonts w:ascii="Arial" w:hAnsi="Arial" w:cs="Arial"/>
          <w:bCs/>
          <w:sz w:val="20"/>
        </w:rPr>
        <w:t>ICDD Fabrice Mahé</w:t>
      </w:r>
    </w:p>
    <w:p w14:paraId="5E191DB7" w14:textId="12BB9E10" w:rsidR="00947BBE" w:rsidRPr="00947BBE" w:rsidRDefault="00D94F73" w:rsidP="00D94F73">
      <w:pPr>
        <w:ind w:left="3540" w:firstLine="708"/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 </w:t>
      </w:r>
      <w:r w:rsidR="00947BBE" w:rsidRPr="00947BBE">
        <w:rPr>
          <w:rFonts w:ascii="Arial" w:hAnsi="Arial" w:cs="Arial"/>
          <w:bCs/>
          <w:sz w:val="20"/>
        </w:rPr>
        <w:t xml:space="preserve">Chef du bureau </w:t>
      </w:r>
      <w:r w:rsidR="00DC630A">
        <w:rPr>
          <w:rFonts w:ascii="Arial" w:hAnsi="Arial" w:cs="Arial"/>
          <w:bCs/>
          <w:sz w:val="20"/>
        </w:rPr>
        <w:t>I.P.I</w:t>
      </w:r>
      <w:r w:rsidR="00947BBE" w:rsidRPr="00947BBE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de la sous-direction MPI</w:t>
      </w:r>
    </w:p>
    <w:p w14:paraId="4B037C0A" w14:textId="71621275" w:rsidR="00686EAA" w:rsidRDefault="00686EAA" w:rsidP="003C7BFB">
      <w:pPr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A73C3B6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762810D7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1</w:t>
      </w:r>
    </w:p>
    <w:p w14:paraId="7A1B0A07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Relevé d’Identité Bancaire</w:t>
      </w:r>
    </w:p>
    <w:p w14:paraId="7A5CAD8B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507AA934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  <w:r w:rsidRPr="005F715E">
        <w:rPr>
          <w:rFonts w:ascii="Arial" w:hAnsi="Arial" w:cs="Arial"/>
          <w:b/>
          <w:szCs w:val="22"/>
        </w:rPr>
        <w:t>Dans le cas d’un titulaire unique ou d’un groupement avec un compte unique</w:t>
      </w:r>
    </w:p>
    <w:p w14:paraId="0CBA058A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5F715E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5F715E">
              <w:rPr>
                <w:rFonts w:ascii="Arial" w:hAnsi="Arial" w:cs="Arial"/>
                <w:b/>
                <w:i/>
                <w:szCs w:val="22"/>
              </w:rPr>
              <w:t>Coller ici le Relevé d’Identité Bancaire.</w:t>
            </w:r>
          </w:p>
          <w:p w14:paraId="773315D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7D160B5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</w:p>
    <w:p w14:paraId="0677A872" w14:textId="77777777" w:rsidR="00686EAA" w:rsidRDefault="00686EAA" w:rsidP="003C7BFB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785C2BB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</w:p>
    <w:p w14:paraId="218C44F2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1D3DB68E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2</w:t>
      </w:r>
    </w:p>
    <w:p w14:paraId="639139BB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Responsable physique de la mission</w:t>
      </w:r>
    </w:p>
    <w:p w14:paraId="55609419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751E62C3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29BFD152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0021DC08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267"/>
        <w:gridCol w:w="1926"/>
        <w:gridCol w:w="2857"/>
      </w:tblGrid>
      <w:tr w:rsidR="00686EAA" w:rsidRPr="005F715E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Niveau de qualification</w:t>
            </w:r>
          </w:p>
          <w:p w14:paraId="1E3875BB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Mission / Partie technique</w:t>
            </w:r>
          </w:p>
        </w:tc>
      </w:tr>
      <w:tr w:rsidR="00686EAA" w:rsidRPr="005F715E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7287E42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377752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52558CEC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0C6DC35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CE34DBD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4B89F203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p w14:paraId="06163A28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p w14:paraId="513AFA8C" w14:textId="77777777" w:rsidR="00D94F73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La bonne exécution des prestations dépend essentiellement de la (des) personne(s) nommément désignée(s) pour en assurer la conduite</w:t>
      </w:r>
      <w:r w:rsidR="00D94F73">
        <w:rPr>
          <w:rFonts w:cs="Arial"/>
          <w:szCs w:val="22"/>
        </w:rPr>
        <w:t>.</w:t>
      </w:r>
    </w:p>
    <w:p w14:paraId="1DC1B493" w14:textId="0485D226" w:rsidR="00686EAA" w:rsidRPr="005F715E" w:rsidRDefault="00D94F73" w:rsidP="003C7BFB">
      <w:pPr>
        <w:pStyle w:val="Corpsdetexte23"/>
        <w:rPr>
          <w:rFonts w:cs="Arial"/>
          <w:szCs w:val="22"/>
        </w:rPr>
      </w:pPr>
      <w:r>
        <w:rPr>
          <w:rFonts w:cs="Arial"/>
          <w:szCs w:val="22"/>
        </w:rPr>
        <w:t>L</w:t>
      </w:r>
      <w:r w:rsidR="00686EAA" w:rsidRPr="005F715E">
        <w:rPr>
          <w:rFonts w:cs="Arial"/>
          <w:szCs w:val="22"/>
        </w:rPr>
        <w:t>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4B81B6F8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A ce titre, obligation est faite de désigner au moins un suppléant et de faire figurer son nom dans le tableau ci-dessus.</w:t>
      </w:r>
    </w:p>
    <w:p w14:paraId="4A5515DE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3D34D451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5A6B02AC" w14:textId="75B62447" w:rsidR="00947BBE" w:rsidRDefault="00947BBE">
      <w:pPr>
        <w:spacing w:after="160" w:line="259" w:lineRule="auto"/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79AB78B" w14:textId="3334905F" w:rsidR="00074744" w:rsidRDefault="00074744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62505ED9" w14:textId="77777777" w:rsidR="00947BBE" w:rsidRPr="005F715E" w:rsidRDefault="00947BBE" w:rsidP="00947BBE">
      <w:pPr>
        <w:rPr>
          <w:rFonts w:ascii="Arial" w:hAnsi="Arial" w:cs="Arial"/>
          <w:szCs w:val="22"/>
        </w:rPr>
      </w:pPr>
    </w:p>
    <w:p w14:paraId="40538592" w14:textId="122241B3" w:rsidR="00947BBE" w:rsidRPr="005F715E" w:rsidRDefault="00947BBE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ANNEXE 3</w:t>
      </w:r>
    </w:p>
    <w:p w14:paraId="5F380A9A" w14:textId="6FF31805" w:rsidR="00947BBE" w:rsidRPr="005F715E" w:rsidRDefault="008C354B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Etat des P</w:t>
      </w:r>
      <w:r w:rsidR="00947BBE">
        <w:rPr>
          <w:rFonts w:cs="Arial"/>
          <w:b/>
          <w:szCs w:val="22"/>
        </w:rPr>
        <w:t xml:space="preserve">rix </w:t>
      </w:r>
      <w:r>
        <w:rPr>
          <w:rFonts w:cs="Arial"/>
          <w:b/>
          <w:szCs w:val="22"/>
        </w:rPr>
        <w:t>F</w:t>
      </w:r>
      <w:r w:rsidR="00947BBE">
        <w:rPr>
          <w:rFonts w:cs="Arial"/>
          <w:b/>
          <w:szCs w:val="22"/>
        </w:rPr>
        <w:t>orfaitaire (</w:t>
      </w:r>
      <w:r>
        <w:rPr>
          <w:rFonts w:cs="Arial"/>
          <w:b/>
          <w:szCs w:val="22"/>
        </w:rPr>
        <w:t>EP</w:t>
      </w:r>
      <w:r w:rsidR="00947BBE">
        <w:rPr>
          <w:rFonts w:cs="Arial"/>
          <w:b/>
          <w:szCs w:val="22"/>
        </w:rPr>
        <w:t>F)</w:t>
      </w:r>
    </w:p>
    <w:p w14:paraId="5808A8D4" w14:textId="17226993" w:rsidR="00947BBE" w:rsidRDefault="00947BBE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3CD4F4DD" w14:textId="77777777" w:rsidR="002C136F" w:rsidRDefault="002C136F" w:rsidP="002C136F">
      <w:pPr>
        <w:rPr>
          <w:rFonts w:ascii="Arial" w:hAnsi="Arial" w:cs="Arial"/>
          <w:b/>
          <w:iCs/>
          <w:szCs w:val="22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129"/>
        <w:gridCol w:w="3268"/>
        <w:gridCol w:w="2271"/>
        <w:gridCol w:w="1985"/>
      </w:tblGrid>
      <w:tr w:rsidR="00B85E9F" w14:paraId="7E1274E4" w14:textId="77777777" w:rsidTr="00DA0718">
        <w:trPr>
          <w:cantSplit/>
          <w:trHeight w:val="851"/>
          <w:jc w:val="center"/>
        </w:trPr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93A9DC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N°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E85422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Phases techniques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F075D1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Total</w:t>
            </w:r>
          </w:p>
          <w:p w14:paraId="2BE4A81F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(en € HT)</w:t>
            </w:r>
          </w:p>
        </w:tc>
      </w:tr>
      <w:tr w:rsidR="00B85E9F" w14:paraId="67A0EE03" w14:textId="77777777" w:rsidTr="00DA0718">
        <w:trPr>
          <w:cantSplit/>
          <w:trHeight w:val="851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251B418C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réalisation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AE4EEF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1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EDB5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Prestations à exécuter durant la période de préparation du chantier.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C27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B85E9F" w14:paraId="5889CBCE" w14:textId="77777777" w:rsidTr="00B85E9F">
        <w:trPr>
          <w:cantSplit/>
          <w:trHeight w:val="850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CB9F" w14:textId="77777777" w:rsidR="00B85E9F" w:rsidRDefault="00B85E9F" w:rsidP="00DA0718">
            <w:pPr>
              <w:spacing w:line="256" w:lineRule="auto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AB6722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2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B0F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C51C4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B85E9F" w14:paraId="60FF6286" w14:textId="77777777" w:rsidTr="00DA0718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C15D0A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0C72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Montant total HT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33A7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B85E9F" w14:paraId="7D9B53E4" w14:textId="77777777" w:rsidTr="00DA0718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739089" w14:textId="77777777" w:rsidR="00B85E9F" w:rsidRDefault="00B85E9F" w:rsidP="00DA0718">
            <w:pPr>
              <w:spacing w:line="25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BA27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09A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B85E9F" w14:paraId="162585DF" w14:textId="77777777" w:rsidTr="00DA0718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EE4AC3" w14:textId="77777777" w:rsidR="00B85E9F" w:rsidRDefault="00B85E9F" w:rsidP="00DA0718">
            <w:pPr>
              <w:spacing w:line="25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FB46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Montant total TTC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D81" w14:textId="77777777" w:rsidR="00B85E9F" w:rsidRDefault="00B85E9F" w:rsidP="00DA0718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508A1BA3" w14:textId="77777777" w:rsidR="002C136F" w:rsidRDefault="002C136F" w:rsidP="002C136F">
      <w:pPr>
        <w:tabs>
          <w:tab w:val="left" w:pos="7515"/>
        </w:tabs>
        <w:rPr>
          <w:rFonts w:ascii="Arial" w:hAnsi="Arial" w:cs="Arial"/>
          <w:szCs w:val="22"/>
        </w:rPr>
      </w:pPr>
    </w:p>
    <w:p w14:paraId="5747498B" w14:textId="03FC934B" w:rsidR="00947BBE" w:rsidRDefault="00947BBE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2D1EA3A2" w14:textId="77777777" w:rsidR="00947BBE" w:rsidRPr="003B51DD" w:rsidRDefault="00947BBE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sectPr w:rsidR="00947BBE" w:rsidRPr="003B51DD" w:rsidSect="002C136F">
      <w:footerReference w:type="default" r:id="rId14"/>
      <w:pgSz w:w="11906" w:h="16838"/>
      <w:pgMar w:top="993" w:right="1134" w:bottom="709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A05D7" w14:textId="77777777" w:rsidR="002B50B4" w:rsidRDefault="002B50B4">
      <w:r>
        <w:separator/>
      </w:r>
    </w:p>
  </w:endnote>
  <w:endnote w:type="continuationSeparator" w:id="0">
    <w:p w14:paraId="59DF35AE" w14:textId="77777777" w:rsidR="002B50B4" w:rsidRDefault="002B5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14F84B69" w:rsidR="00444996" w:rsidRPr="00BD41C6" w:rsidRDefault="002D451D" w:rsidP="002D451D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 w:rsidR="008C354B">
      <w:rPr>
        <w:noProof/>
        <w:sz w:val="16"/>
      </w:rPr>
      <w:t>AE_9282</w:t>
    </w:r>
    <w:r>
      <w:rPr>
        <w:sz w:val="16"/>
      </w:rPr>
      <w:fldChar w:fldCharType="end"/>
    </w:r>
    <w:r w:rsidRPr="002D451D">
      <w:rPr>
        <w:sz w:val="16"/>
      </w:rPr>
      <w:ptab w:relativeTo="margin" w:alignment="center" w:leader="none"/>
    </w:r>
    <w:r w:rsidRPr="002D451D">
      <w:rPr>
        <w:sz w:val="16"/>
      </w:rPr>
      <w:ptab w:relativeTo="margin" w:alignment="right" w:leader="none"/>
    </w:r>
    <w:r w:rsidRPr="002D451D">
      <w:rPr>
        <w:sz w:val="16"/>
      </w:rPr>
      <w:t xml:space="preserve">Page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PAGE  \* Arabic  \* MERGEFORMAT</w:instrText>
    </w:r>
    <w:r w:rsidRPr="002D451D">
      <w:rPr>
        <w:b/>
        <w:bCs/>
        <w:sz w:val="16"/>
      </w:rPr>
      <w:fldChar w:fldCharType="separate"/>
    </w:r>
    <w:r w:rsidR="006F1D4F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  <w:r w:rsidRPr="002D451D">
      <w:rPr>
        <w:sz w:val="16"/>
      </w:rPr>
      <w:t xml:space="preserve"> sur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NUMPAGES  \* Arabic  \* MERGEFORMAT</w:instrText>
    </w:r>
    <w:r w:rsidRPr="002D451D">
      <w:rPr>
        <w:b/>
        <w:bCs/>
        <w:sz w:val="16"/>
      </w:rPr>
      <w:fldChar w:fldCharType="separate"/>
    </w:r>
    <w:r w:rsidR="006F1D4F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A86DA" w14:textId="77777777" w:rsidR="002B50B4" w:rsidRDefault="002B50B4">
      <w:r>
        <w:separator/>
      </w:r>
    </w:p>
  </w:footnote>
  <w:footnote w:type="continuationSeparator" w:id="0">
    <w:p w14:paraId="55B10701" w14:textId="77777777" w:rsidR="002B50B4" w:rsidRDefault="002B50B4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4294B43"/>
    <w:multiLevelType w:val="hybridMultilevel"/>
    <w:tmpl w:val="071AB954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D1260"/>
    <w:multiLevelType w:val="hybridMultilevel"/>
    <w:tmpl w:val="3A7029DA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0A460C"/>
    <w:multiLevelType w:val="hybridMultilevel"/>
    <w:tmpl w:val="0BF65498"/>
    <w:lvl w:ilvl="0" w:tplc="AD785DD2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CB73F8C"/>
    <w:multiLevelType w:val="hybridMultilevel"/>
    <w:tmpl w:val="5DBEC7A0"/>
    <w:lvl w:ilvl="0" w:tplc="9D960406">
      <w:start w:val="1"/>
      <w:numFmt w:val="bullet"/>
      <w:lvlText w:val=""/>
      <w:lvlJc w:val="left"/>
      <w:pPr>
        <w:ind w:left="22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7" w15:restartNumberingAfterBreak="0">
    <w:nsid w:val="1F553FFB"/>
    <w:multiLevelType w:val="hybridMultilevel"/>
    <w:tmpl w:val="85D4C01A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2F5FE7"/>
    <w:multiLevelType w:val="hybridMultilevel"/>
    <w:tmpl w:val="D00E589E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6"/>
  </w:num>
  <w:num w:numId="13">
    <w:abstractNumId w:val="2"/>
  </w:num>
  <w:num w:numId="14">
    <w:abstractNumId w:val="10"/>
  </w:num>
  <w:num w:numId="15">
    <w:abstractNumId w:val="5"/>
  </w:num>
  <w:num w:numId="16">
    <w:abstractNumId w:val="4"/>
  </w:num>
  <w:num w:numId="17">
    <w:abstractNumId w:val="7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3A5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D5E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3606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2F5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50B4"/>
    <w:rsid w:val="002B7796"/>
    <w:rsid w:val="002C1147"/>
    <w:rsid w:val="002C136F"/>
    <w:rsid w:val="002C54AE"/>
    <w:rsid w:val="002D18C4"/>
    <w:rsid w:val="002D451D"/>
    <w:rsid w:val="002D4F5D"/>
    <w:rsid w:val="002D6437"/>
    <w:rsid w:val="002D678F"/>
    <w:rsid w:val="002E503A"/>
    <w:rsid w:val="002E6739"/>
    <w:rsid w:val="002F3398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20D9"/>
    <w:rsid w:val="003B48E7"/>
    <w:rsid w:val="003B51DD"/>
    <w:rsid w:val="003C0C77"/>
    <w:rsid w:val="003C2DDF"/>
    <w:rsid w:val="003C6C05"/>
    <w:rsid w:val="003C7BFB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469D7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607E"/>
    <w:rsid w:val="00637365"/>
    <w:rsid w:val="00650172"/>
    <w:rsid w:val="00651384"/>
    <w:rsid w:val="006550F5"/>
    <w:rsid w:val="00665267"/>
    <w:rsid w:val="00665664"/>
    <w:rsid w:val="006664CB"/>
    <w:rsid w:val="0066768C"/>
    <w:rsid w:val="00672395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6F1D4F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05A1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54B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47BBE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36A2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5E9F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773F7"/>
    <w:rsid w:val="00C81E38"/>
    <w:rsid w:val="00C86594"/>
    <w:rsid w:val="00C87981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290B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1AD7"/>
    <w:rsid w:val="00D94E9F"/>
    <w:rsid w:val="00D94F73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630A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493D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20318"/>
    <w:rsid w:val="00F27D63"/>
    <w:rsid w:val="00F35C84"/>
    <w:rsid w:val="00F4361D"/>
    <w:rsid w:val="00F454C9"/>
    <w:rsid w:val="00F45BD0"/>
    <w:rsid w:val="00F54A5A"/>
    <w:rsid w:val="00F54BBD"/>
    <w:rsid w:val="00F54D96"/>
    <w:rsid w:val="00F56D6A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03F34-BD08-4DF6-B40A-F1988133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27</TotalTime>
  <Pages>8</Pages>
  <Words>1601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7</cp:revision>
  <cp:lastPrinted>2023-09-13T15:13:00Z</cp:lastPrinted>
  <dcterms:created xsi:type="dcterms:W3CDTF">2025-12-01T14:31:00Z</dcterms:created>
  <dcterms:modified xsi:type="dcterms:W3CDTF">2026-03-05T15:00:00Z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